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2954E972"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6718D4">
        <w:rPr>
          <w:rFonts w:ascii="Arial" w:hAnsi="Arial" w:cs="Arial"/>
          <w:b/>
          <w:bCs/>
          <w:noProof/>
          <w:sz w:val="24"/>
          <w:szCs w:val="24"/>
        </w:rPr>
        <w:t>2</w:t>
      </w:r>
      <w:r w:rsidR="00C24957" w:rsidRPr="0042079B">
        <w:rPr>
          <w:rFonts w:ascii="Arial" w:hAnsi="Arial" w:cs="Arial"/>
          <w:b/>
          <w:bCs/>
          <w:noProof/>
          <w:sz w:val="24"/>
          <w:szCs w:val="24"/>
        </w:rPr>
        <w:tab/>
      </w:r>
      <w:r w:rsidR="008A45F5" w:rsidRPr="008A45F5">
        <w:rPr>
          <w:rFonts w:ascii="Arial" w:hAnsi="Arial" w:cs="Arial"/>
          <w:b/>
          <w:bCs/>
          <w:noProof/>
          <w:sz w:val="24"/>
          <w:szCs w:val="24"/>
        </w:rPr>
        <w:t>S2-2404457</w:t>
      </w:r>
    </w:p>
    <w:p w14:paraId="4FF4DFA0" w14:textId="68023D5D" w:rsidR="00C24957" w:rsidRPr="0042079B" w:rsidRDefault="00BB589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15-19</w:t>
      </w:r>
      <w:r w:rsidR="00EB3C2A">
        <w:rPr>
          <w:rFonts w:ascii="Arial" w:hAnsi="Arial" w:cs="Arial"/>
          <w:b/>
          <w:bCs/>
          <w:noProof/>
          <w:sz w:val="24"/>
          <w:szCs w:val="24"/>
        </w:rPr>
        <w:t xml:space="preserve"> 2024</w:t>
      </w:r>
      <w:r>
        <w:rPr>
          <w:rFonts w:ascii="Arial" w:hAnsi="Arial" w:cs="Arial"/>
          <w:b/>
          <w:bCs/>
          <w:noProof/>
          <w:sz w:val="24"/>
          <w:szCs w:val="24"/>
        </w:rPr>
        <w:t>, Changsha, PRC</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0307C84C"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3C1490">
        <w:rPr>
          <w:rFonts w:ascii="Arial" w:hAnsi="Arial" w:cs="Arial"/>
          <w:b/>
          <w:sz w:val="24"/>
          <w:szCs w:val="24"/>
        </w:rPr>
        <w:t xml:space="preserve">1: updated solution 2 </w:t>
      </w:r>
    </w:p>
    <w:p w14:paraId="49B0425A" w14:textId="0344DAF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40291B70"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this paper provides a solution</w:t>
      </w:r>
      <w:r w:rsidR="003C1490">
        <w:rPr>
          <w:rFonts w:ascii="Arial" w:hAnsi="Arial" w:cs="Arial"/>
          <w:i/>
          <w:iCs/>
        </w:rPr>
        <w:t xml:space="preserve"> 2 update</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1E896CAF" w14:textId="3A658992" w:rsidR="001038E2" w:rsidRDefault="003C1490" w:rsidP="002707CA">
      <w:pPr>
        <w:rPr>
          <w:rFonts w:ascii="Arial" w:hAnsi="Arial" w:cs="Arial"/>
        </w:rPr>
      </w:pPr>
      <w:r>
        <w:rPr>
          <w:rFonts w:ascii="Arial" w:hAnsi="Arial" w:cs="Arial"/>
        </w:rPr>
        <w:t>This paper provides a solution 2 update to resolve some editor's notes.</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40453B44" w:rsidR="00531913" w:rsidRDefault="00531913" w:rsidP="00531913">
      <w:pPr>
        <w:rPr>
          <w:rFonts w:ascii="Arial" w:hAnsi="Arial" w:cs="Arial"/>
        </w:rPr>
      </w:pPr>
      <w:bookmarkStart w:id="0" w:name="_Hlk162364601"/>
      <w:r w:rsidRPr="00531913">
        <w:rPr>
          <w:rFonts w:ascii="Arial" w:hAnsi="Arial" w:cs="Arial"/>
        </w:rPr>
        <w:t>It is proposed to capture the following changes vs. TR 23.700-</w:t>
      </w:r>
      <w:r w:rsidR="007C3194">
        <w:rPr>
          <w:rFonts w:ascii="Arial" w:hAnsi="Arial" w:cs="Arial"/>
        </w:rPr>
        <w:t>0</w:t>
      </w:r>
      <w:r w:rsidRPr="00531913">
        <w:rPr>
          <w:rFonts w:ascii="Arial" w:hAnsi="Arial" w:cs="Arial"/>
        </w:rPr>
        <w:t>6</w:t>
      </w:r>
      <w:r>
        <w:rPr>
          <w:rFonts w:ascii="Arial" w:hAnsi="Arial" w:cs="Arial"/>
        </w:rPr>
        <w:t>.</w:t>
      </w:r>
    </w:p>
    <w:bookmarkEnd w:id="0"/>
    <w:p w14:paraId="3C8DC250" w14:textId="77777777" w:rsidR="00531913" w:rsidRDefault="00531913" w:rsidP="00531913">
      <w:pPr>
        <w:rPr>
          <w:rFonts w:ascii="Arial" w:hAnsi="Arial" w:cs="Arial"/>
        </w:rPr>
      </w:pPr>
    </w:p>
    <w:p w14:paraId="6475D025" w14:textId="77777777" w:rsidR="00D74EAA" w:rsidRDefault="00D74EAA"/>
    <w:p w14:paraId="16BF1A73" w14:textId="48A453F5"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w:t>
      </w:r>
    </w:p>
    <w:p w14:paraId="65BBAA94" w14:textId="77777777" w:rsidR="00531913" w:rsidRDefault="00531913"/>
    <w:p w14:paraId="6B8BCD80" w14:textId="77777777" w:rsidR="001A0CA7" w:rsidRDefault="001A0CA7"/>
    <w:p w14:paraId="72116494" w14:textId="2B92B7D1" w:rsidR="00456F55" w:rsidRDefault="00456F55" w:rsidP="00456F55">
      <w:pPr>
        <w:pStyle w:val="Heading2"/>
      </w:pPr>
      <w:bookmarkStart w:id="1" w:name="_Toc157667973"/>
      <w:r>
        <w:t>6.X</w:t>
      </w:r>
      <w:r>
        <w:tab/>
        <w:t xml:space="preserve">Solution #x: </w:t>
      </w:r>
      <w:bookmarkEnd w:id="1"/>
      <w:r w:rsidR="002707CA" w:rsidRPr="002707CA">
        <w:t>Control of UE access to</w:t>
      </w:r>
      <w:r>
        <w:t xml:space="preserve"> MWAB</w:t>
      </w:r>
    </w:p>
    <w:p w14:paraId="6E86F34B" w14:textId="77777777" w:rsidR="003C1490" w:rsidRPr="00CB3141" w:rsidRDefault="003C1490" w:rsidP="003C1490">
      <w:pPr>
        <w:pStyle w:val="Heading2"/>
      </w:pPr>
      <w:bookmarkStart w:id="2" w:name="_Toc161218353"/>
      <w:r>
        <w:t>6.2</w:t>
      </w:r>
      <w:r w:rsidRPr="00CB3141">
        <w:tab/>
        <w:t>Solution #</w:t>
      </w:r>
      <w:r>
        <w:t>2</w:t>
      </w:r>
      <w:r w:rsidRPr="00CB3141">
        <w:t>: MWAB architecture and procedures</w:t>
      </w:r>
      <w:bookmarkEnd w:id="2"/>
    </w:p>
    <w:p w14:paraId="4A306AE6" w14:textId="77777777" w:rsidR="003C1490" w:rsidRPr="00CB3141" w:rsidRDefault="003C1490" w:rsidP="003C1490">
      <w:pPr>
        <w:pStyle w:val="Heading3"/>
      </w:pPr>
      <w:bookmarkStart w:id="3" w:name="_Toc161218354"/>
      <w:r>
        <w:t>6.2</w:t>
      </w:r>
      <w:r w:rsidRPr="00CB3141">
        <w:t>.1</w:t>
      </w:r>
      <w:r w:rsidRPr="00CB3141">
        <w:tab/>
        <w:t>General</w:t>
      </w:r>
      <w:bookmarkEnd w:id="3"/>
    </w:p>
    <w:p w14:paraId="3E81CDB3" w14:textId="77777777" w:rsidR="003C1490" w:rsidRDefault="003C1490" w:rsidP="003C1490">
      <w:pPr>
        <w:rPr>
          <w:rFonts w:eastAsiaTheme="minorEastAsia"/>
        </w:rPr>
      </w:pPr>
      <w:r>
        <w:rPr>
          <w:rFonts w:eastAsiaTheme="minorEastAsia"/>
        </w:rPr>
        <w:t>The solution provides methods for architectural enhancements for the support of a MWAB, which is based on the support of MWAB architecture as specified in clause 4.1 with the following high-level descriptions according to the different usages of PDU sessions(s) of the MWAB-UE:</w:t>
      </w:r>
    </w:p>
    <w:p w14:paraId="14BD2532" w14:textId="77777777" w:rsidR="003C1490" w:rsidRDefault="003C1490" w:rsidP="003C1490">
      <w:pPr>
        <w:pStyle w:val="B1"/>
        <w:rPr>
          <w:rFonts w:eastAsiaTheme="minorEastAsia"/>
        </w:rPr>
      </w:pPr>
      <w:r>
        <w:rPr>
          <w:rFonts w:eastAsiaTheme="minorEastAsia"/>
        </w:rPr>
        <w:t>-</w:t>
      </w:r>
      <w:r>
        <w:rPr>
          <w:rFonts w:eastAsiaTheme="minorEastAsia"/>
        </w:rPr>
        <w:tab/>
        <w:t>Connection with OAM server over IP connectivity provided by the PDU session of MWAB-UE.</w:t>
      </w:r>
    </w:p>
    <w:p w14:paraId="3748A87C" w14:textId="77777777" w:rsidR="003C1490" w:rsidRDefault="003C1490" w:rsidP="003C1490">
      <w:pPr>
        <w:pStyle w:val="B1"/>
        <w:rPr>
          <w:rFonts w:eastAsiaTheme="minorEastAsia"/>
        </w:rPr>
      </w:pPr>
      <w:r>
        <w:rPr>
          <w:rFonts w:eastAsiaTheme="minorEastAsia"/>
        </w:rPr>
        <w:t>-</w:t>
      </w:r>
      <w:r>
        <w:rPr>
          <w:rFonts w:eastAsiaTheme="minorEastAsia"/>
        </w:rPr>
        <w:tab/>
        <w:t>N2 interface with AMF over the IP connectivity provided by the PDU session of MWAB-UE.</w:t>
      </w:r>
    </w:p>
    <w:p w14:paraId="79747529" w14:textId="77777777" w:rsidR="003C1490" w:rsidRDefault="003C1490" w:rsidP="003C1490">
      <w:pPr>
        <w:pStyle w:val="B1"/>
        <w:rPr>
          <w:rFonts w:eastAsiaTheme="minorEastAsia"/>
        </w:rPr>
      </w:pPr>
      <w:r>
        <w:rPr>
          <w:rFonts w:eastAsiaTheme="minorEastAsia"/>
        </w:rPr>
        <w:t>-</w:t>
      </w:r>
      <w:r>
        <w:rPr>
          <w:rFonts w:eastAsiaTheme="minorEastAsia"/>
        </w:rPr>
        <w:tab/>
        <w:t>N3 interface with UPF over the IP connectivity provided by the PDU session of MWAB-UE.</w:t>
      </w:r>
    </w:p>
    <w:p w14:paraId="03BF971D" w14:textId="77777777" w:rsidR="003C1490" w:rsidRPr="00612B8C" w:rsidRDefault="003C1490" w:rsidP="003C1490">
      <w:pPr>
        <w:pStyle w:val="Heading3"/>
      </w:pPr>
      <w:bookmarkStart w:id="4" w:name="_Toc161218355"/>
      <w:r w:rsidRPr="00612B8C">
        <w:t>6.2.2</w:t>
      </w:r>
      <w:r w:rsidRPr="00612B8C">
        <w:tab/>
        <w:t>Functional descriptions</w:t>
      </w:r>
      <w:bookmarkEnd w:id="4"/>
    </w:p>
    <w:p w14:paraId="6814F8B1" w14:textId="77777777" w:rsidR="003C1490" w:rsidRPr="00612B8C" w:rsidRDefault="003C1490" w:rsidP="003C1490">
      <w:pPr>
        <w:pStyle w:val="Heading4"/>
      </w:pPr>
      <w:bookmarkStart w:id="5" w:name="_Toc161218356"/>
      <w:r w:rsidRPr="00612B8C">
        <w:t>6.2.2.1</w:t>
      </w:r>
      <w:r w:rsidRPr="00612B8C">
        <w:tab/>
        <w:t>Connection with OAM server over PDU session</w:t>
      </w:r>
      <w:bookmarkEnd w:id="5"/>
    </w:p>
    <w:p w14:paraId="0795913F" w14:textId="77777777" w:rsidR="003C1490" w:rsidRDefault="003C1490" w:rsidP="003C1490">
      <w:r>
        <w:t>When a PDU session is used for the MWAB to access the OAM server, the MWAB-UE establishes a dedicated PDU session for the OAM traffic. Additionally, the OAM server address can be configured per PLMN ID, the MWAB selects the OAM server address of the respective PLMN ID for which it wants to act as NG-RAN.</w:t>
      </w:r>
    </w:p>
    <w:p w14:paraId="0FF1C36E" w14:textId="77777777" w:rsidR="003C1490" w:rsidRDefault="003C1490" w:rsidP="003C1490">
      <w:r>
        <w:t>The MWAB-UE is configured dedicated DNN/S-NSSAI for the PDU session for backhaul link to the OAM server, or the AMF provides it when the MWAB-UE attempts to establish the PDU session in the slice where the OAM service is (e.g. a default DNN/S-NSSAI can be used).</w:t>
      </w:r>
    </w:p>
    <w:p w14:paraId="48E30683" w14:textId="77777777" w:rsidR="003C1490" w:rsidRDefault="003C1490" w:rsidP="003C1490">
      <w:r>
        <w:lastRenderedPageBreak/>
        <w:t>The MWAB-gNB accesses the OAM server and the OAM server can then configure the MWAB-gNB additional information for N2 or N3 connectivity. The MWAB-gNB requests the establishment of the N2 or N3 based on the configuration, which may trigger establishment of additional BH PDU sessions by the MWAB-UE, e.g. based on Local Configuration or URSP rules. The N2 connection is established on a BH PDU sessions as per the received configuration.</w:t>
      </w:r>
    </w:p>
    <w:p w14:paraId="487DA83B" w14:textId="77777777" w:rsidR="003C1490" w:rsidRPr="00CB3141" w:rsidRDefault="003C1490" w:rsidP="003C1490">
      <w:pPr>
        <w:pStyle w:val="Heading4"/>
      </w:pPr>
      <w:bookmarkStart w:id="6" w:name="_Toc161218357"/>
      <w:r>
        <w:t>6.2</w:t>
      </w:r>
      <w:r w:rsidRPr="00CB3141">
        <w:t>.2.2</w:t>
      </w:r>
      <w:r>
        <w:tab/>
      </w:r>
      <w:r w:rsidRPr="00CB3141">
        <w:t>N2 connection over BH PDU session</w:t>
      </w:r>
      <w:bookmarkEnd w:id="6"/>
    </w:p>
    <w:p w14:paraId="17ABB4B4" w14:textId="77777777" w:rsidR="003C1490" w:rsidRDefault="003C1490" w:rsidP="003C1490">
      <w:r>
        <w:t>The N2 connection with AMF for the MWAB-gNB:</w:t>
      </w:r>
    </w:p>
    <w:p w14:paraId="31402BFE" w14:textId="77777777" w:rsidR="003C1490" w:rsidRDefault="003C1490" w:rsidP="003C1490">
      <w:pPr>
        <w:pStyle w:val="B1"/>
      </w:pPr>
      <w:r>
        <w:t>-</w:t>
      </w:r>
      <w:r>
        <w:tab/>
        <w:t>The BH PDU session's PSA routes the N2 message between the MWAB-gNB and AMF based on the IP address.</w:t>
      </w:r>
    </w:p>
    <w:p w14:paraId="05E47782" w14:textId="77777777" w:rsidR="003C1490" w:rsidRDefault="003C1490" w:rsidP="003C1490">
      <w:pPr>
        <w:pStyle w:val="B1"/>
      </w:pPr>
      <w:r>
        <w:t>-</w:t>
      </w:r>
      <w:r>
        <w:tab/>
        <w:t>The N2 connection with AMF set over BH PDU session is described in the Figure 6.2.2.2-1.</w:t>
      </w:r>
    </w:p>
    <w:p w14:paraId="28C96D9A" w14:textId="77777777" w:rsidR="003C1490" w:rsidRDefault="003C1490" w:rsidP="003C1490">
      <w:pPr>
        <w:pStyle w:val="B1"/>
      </w:pPr>
      <w:r>
        <w:t>-</w:t>
      </w:r>
      <w:r>
        <w:tab/>
        <w:t>The MWAB-UE is configured with dedicated DNN/S-NSSAI for the PDU session for backhaul link to be used by the MWAB-gNB. When MWAB-UE establishes the PDU session to access the OAM server, the address of the AMF(s) for the MWAB-gNB to connect to can be configured by the OAM based on MWAB's location.</w:t>
      </w:r>
    </w:p>
    <w:p w14:paraId="527E6956" w14:textId="77777777" w:rsidR="003C1490" w:rsidRDefault="003C1490" w:rsidP="003C1490">
      <w:pPr>
        <w:pStyle w:val="NO"/>
      </w:pPr>
      <w:r>
        <w:t>NOTE:</w:t>
      </w:r>
      <w:r>
        <w:tab/>
        <w:t>Considering the mobility of MWAB-gNB, the AMF change may happen because of the regional deployment of AMF. the N2 connection change during MWAB-gNB mobility will be co-ordinated with the mobility aspects of key issue#4.</w:t>
      </w:r>
    </w:p>
    <w:p w14:paraId="569BF184" w14:textId="77777777" w:rsidR="003C1490" w:rsidRDefault="003C1490" w:rsidP="003C1490">
      <w:pPr>
        <w:pStyle w:val="TH"/>
      </w:pPr>
      <w:r>
        <w:object w:dxaOrig="8789" w:dyaOrig="3258" w14:anchorId="76876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61.9pt" o:ole="">
            <v:imagedata r:id="rId13" o:title=""/>
          </v:shape>
          <o:OLEObject Type="Embed" ProgID="Word.Picture.8" ShapeID="_x0000_i1025" DrawAspect="Content" ObjectID="_1773811294" r:id="rId14"/>
        </w:object>
      </w:r>
    </w:p>
    <w:p w14:paraId="378D36A9" w14:textId="77777777" w:rsidR="003C1490" w:rsidRPr="00CB3141" w:rsidRDefault="003C1490" w:rsidP="003C1490">
      <w:pPr>
        <w:pStyle w:val="TF"/>
      </w:pPr>
      <w:r w:rsidRPr="00CB3141">
        <w:t xml:space="preserve">Figure </w:t>
      </w:r>
      <w:r>
        <w:t>6.2</w:t>
      </w:r>
      <w:r w:rsidRPr="00CB3141">
        <w:t>.2.2-1: N2 connection over BH PDU session</w:t>
      </w:r>
    </w:p>
    <w:p w14:paraId="3F76C5D7" w14:textId="77777777" w:rsidR="003C1490" w:rsidRPr="00CB3141" w:rsidRDefault="003C1490" w:rsidP="003C1490">
      <w:pPr>
        <w:pStyle w:val="Heading4"/>
      </w:pPr>
      <w:bookmarkStart w:id="7" w:name="_Toc161218358"/>
      <w:r>
        <w:t>6.2</w:t>
      </w:r>
      <w:r w:rsidRPr="00CB3141">
        <w:t>.2.3</w:t>
      </w:r>
      <w:r>
        <w:tab/>
      </w:r>
      <w:r w:rsidRPr="00CB3141">
        <w:t>N3 over BH PDU session</w:t>
      </w:r>
      <w:bookmarkEnd w:id="7"/>
    </w:p>
    <w:p w14:paraId="4A9097C8" w14:textId="2D6B6568" w:rsidR="003C1490" w:rsidDel="003C1490" w:rsidRDefault="003C1490" w:rsidP="003C1490">
      <w:pPr>
        <w:pStyle w:val="EditorsNote"/>
        <w:rPr>
          <w:del w:id="8" w:author="Nokia" w:date="2024-03-26T17:03:00Z"/>
          <w:rFonts w:eastAsia="MS Mincho"/>
        </w:rPr>
      </w:pPr>
      <w:del w:id="9" w:author="Nokia" w:date="2024-03-26T17:03:00Z">
        <w:r w:rsidDel="003C1490">
          <w:rPr>
            <w:rFonts w:eastAsia="MS Mincho"/>
          </w:rPr>
          <w:delText>Editor's note:</w:delText>
        </w:r>
        <w:r w:rsidDel="003C1490">
          <w:rPr>
            <w:rFonts w:eastAsia="MS Mincho"/>
          </w:rPr>
          <w:tab/>
          <w:delText>Detailed description is FFS.</w:delText>
        </w:r>
      </w:del>
    </w:p>
    <w:p w14:paraId="3BA44292" w14:textId="05A147F6" w:rsidR="003C1490" w:rsidRDefault="003C1490" w:rsidP="003C1490">
      <w:pPr>
        <w:rPr>
          <w:ins w:id="10" w:author="Nokia" w:date="2024-03-26T17:02:00Z"/>
        </w:rPr>
      </w:pPr>
      <w:bookmarkStart w:id="11" w:name="_Toc161218359"/>
      <w:ins w:id="12" w:author="Nokia" w:date="2024-03-26T17:02:00Z">
        <w:r>
          <w:t xml:space="preserve">Solution 3 describes the handling of the N3 of UEs over the BH PDU </w:t>
        </w:r>
      </w:ins>
      <w:ins w:id="13" w:author="Nokia" w:date="2024-03-26T17:07:00Z">
        <w:r w:rsidR="007C4182">
          <w:t>sessions.</w:t>
        </w:r>
      </w:ins>
    </w:p>
    <w:p w14:paraId="4743852C" w14:textId="51516BE0" w:rsidR="003C1490" w:rsidRPr="00CB3141" w:rsidRDefault="003C1490" w:rsidP="003C1490">
      <w:pPr>
        <w:pStyle w:val="Heading4"/>
      </w:pPr>
      <w:r>
        <w:t>6.2</w:t>
      </w:r>
      <w:r w:rsidRPr="00CB3141">
        <w:t>.2.4</w:t>
      </w:r>
      <w:r>
        <w:tab/>
      </w:r>
      <w:r w:rsidRPr="00CB3141">
        <w:t>Xn over BH PDU session</w:t>
      </w:r>
      <w:bookmarkEnd w:id="11"/>
    </w:p>
    <w:p w14:paraId="0458CC1E" w14:textId="396105DB" w:rsidR="003C1490" w:rsidRDefault="003C1490" w:rsidP="003C1490">
      <w:pPr>
        <w:rPr>
          <w:rFonts w:eastAsia="MS Mincho"/>
        </w:rPr>
      </w:pPr>
      <w:r>
        <w:rPr>
          <w:rFonts w:eastAsia="MS Mincho"/>
        </w:rPr>
        <w:t>The MWAB-gNB's Xn, if enabled based on configuration by OAM, may share the same PDU session of N2/N3 or different PDU session. When the respective PDU session providing IP connectivity is established, IP connectivity is also used to connect with another NG-RAN (using the Xn interface).</w:t>
      </w:r>
      <w:ins w:id="14" w:author="Nokia" w:date="2024-03-26T17:03:00Z">
        <w:r>
          <w:rPr>
            <w:rFonts w:eastAsia="MS Mincho"/>
          </w:rPr>
          <w:t xml:space="preserve"> The Xn interface, if supported by a MWAB, and if enabled by the operator, would be carried over the </w:t>
        </w:r>
      </w:ins>
      <w:ins w:id="15" w:author="Nokia" w:date="2024-03-26T17:04:00Z">
        <w:r>
          <w:rPr>
            <w:rFonts w:eastAsia="MS Mincho"/>
          </w:rPr>
          <w:t>BH PDU session used to support the MWAB gNB's N2 interface.</w:t>
        </w:r>
      </w:ins>
    </w:p>
    <w:p w14:paraId="5D9B5A49" w14:textId="08A07655" w:rsidR="003C1490" w:rsidDel="003C1490" w:rsidRDefault="003C1490" w:rsidP="003C1490">
      <w:pPr>
        <w:pStyle w:val="EditorsNote"/>
        <w:rPr>
          <w:del w:id="16" w:author="Nokia" w:date="2024-03-26T17:04:00Z"/>
          <w:rFonts w:eastAsia="MS Mincho"/>
        </w:rPr>
      </w:pPr>
      <w:del w:id="17" w:author="Nokia" w:date="2024-03-26T17:04:00Z">
        <w:r w:rsidDel="003C1490">
          <w:rPr>
            <w:rFonts w:eastAsia="MS Mincho"/>
          </w:rPr>
          <w:delText>Editor's note:</w:delText>
        </w:r>
        <w:r w:rsidDel="003C1490">
          <w:rPr>
            <w:rFonts w:eastAsia="MS Mincho"/>
          </w:rPr>
          <w:tab/>
          <w:delText>It is FFS whether or not to support Xn connection over BH PDU Session and need the coordination with RAN WG3.</w:delText>
        </w:r>
      </w:del>
    </w:p>
    <w:p w14:paraId="54FDBADD" w14:textId="77777777" w:rsidR="003C1490" w:rsidRPr="00CB3141" w:rsidRDefault="003C1490" w:rsidP="003C1490">
      <w:pPr>
        <w:pStyle w:val="Heading4"/>
      </w:pPr>
      <w:bookmarkStart w:id="18" w:name="_Toc161218360"/>
      <w:r>
        <w:t>6.2</w:t>
      </w:r>
      <w:r w:rsidRPr="00CB3141">
        <w:t>.2.5</w:t>
      </w:r>
      <w:r>
        <w:tab/>
      </w:r>
      <w:r w:rsidRPr="00CB3141">
        <w:t>Handling of NG establishment with respect to the topic of multi-hop handling</w:t>
      </w:r>
      <w:bookmarkEnd w:id="18"/>
    </w:p>
    <w:p w14:paraId="24F693B8" w14:textId="77777777" w:rsidR="003C1490" w:rsidRDefault="003C1490" w:rsidP="003C1490">
      <w:pPr>
        <w:pStyle w:val="EditorsNote"/>
        <w:rPr>
          <w:rFonts w:eastAsia="MS Mincho"/>
        </w:rPr>
      </w:pPr>
      <w:r>
        <w:rPr>
          <w:rFonts w:eastAsia="MS Mincho"/>
        </w:rPr>
        <w:t>Editor's note:</w:t>
      </w:r>
      <w:r>
        <w:rPr>
          <w:rFonts w:eastAsia="MS Mincho"/>
        </w:rPr>
        <w:tab/>
        <w:t>Whether and how to avoid multi-hop handing needs to coordination with RAN WG3.</w:t>
      </w:r>
    </w:p>
    <w:p w14:paraId="228DAEBF" w14:textId="77777777" w:rsidR="003C1490" w:rsidRDefault="003C1490" w:rsidP="003C1490">
      <w:pPr>
        <w:rPr>
          <w:rFonts w:eastAsia="MS Mincho"/>
        </w:rPr>
      </w:pPr>
      <w:r>
        <w:rPr>
          <w:rFonts w:eastAsia="MS Mincho"/>
        </w:rPr>
        <w:t>The MWAB need to avoid multi-hop (until RAN WGs agree otherwise). A solution is provided to ensure this is possible without requiring new impacts on MWAB-UE and the deployed NG-RAN (except in the event of Xn handover).</w:t>
      </w:r>
    </w:p>
    <w:p w14:paraId="30759201" w14:textId="77777777" w:rsidR="003C1490" w:rsidRDefault="003C1490" w:rsidP="003C1490">
      <w:pPr>
        <w:rPr>
          <w:rFonts w:eastAsia="MS Mincho"/>
        </w:rPr>
      </w:pPr>
      <w:r>
        <w:rPr>
          <w:rFonts w:eastAsia="MS Mincho"/>
        </w:rPr>
        <w:t>The MWAB-gNB includes in the NG SETUP REQUEST message to the AMFs that it is configured to establish NG with an indication that it is a MWAB-gNB. The AMF stores this information.</w:t>
      </w:r>
    </w:p>
    <w:p w14:paraId="296F082E" w14:textId="77777777" w:rsidR="003C1490" w:rsidRDefault="003C1490" w:rsidP="003C1490">
      <w:pPr>
        <w:rPr>
          <w:rFonts w:eastAsia="MS Mincho"/>
        </w:rPr>
      </w:pPr>
      <w:r>
        <w:rPr>
          <w:rFonts w:eastAsia="MS Mincho"/>
        </w:rPr>
        <w:t>If a MWAB-UE attempts to register at another MWAB cell, the AMFs that receives the registration request from the MWAB-UE can based on the received information and not accept the registration.</w:t>
      </w:r>
    </w:p>
    <w:p w14:paraId="2399A20E" w14:textId="440DD906" w:rsidR="003C1490" w:rsidDel="003C1490" w:rsidRDefault="003C1490" w:rsidP="003C1490">
      <w:pPr>
        <w:pStyle w:val="EditorsNote"/>
        <w:rPr>
          <w:del w:id="19" w:author="Nokia" w:date="2024-03-26T17:04:00Z"/>
          <w:rFonts w:eastAsia="MS Mincho"/>
        </w:rPr>
      </w:pPr>
      <w:commentRangeStart w:id="20"/>
      <w:del w:id="21" w:author="Nokia" w:date="2024-03-26T17:04:00Z">
        <w:r w:rsidDel="003C1490">
          <w:rPr>
            <w:rFonts w:eastAsia="MS Mincho"/>
          </w:rPr>
          <w:lastRenderedPageBreak/>
          <w:delText>Editor's note:</w:delText>
        </w:r>
        <w:r w:rsidDel="003C1490">
          <w:rPr>
            <w:rFonts w:eastAsia="MS Mincho"/>
          </w:rPr>
          <w:tab/>
          <w:delText>It is FFS how to avoid the multi-hop during the N2 and Xn handover.</w:delText>
        </w:r>
      </w:del>
      <w:commentRangeEnd w:id="20"/>
      <w:r w:rsidR="007C4182">
        <w:rPr>
          <w:rStyle w:val="CommentReference"/>
          <w:color w:val="auto"/>
        </w:rPr>
        <w:commentReference w:id="20"/>
      </w:r>
    </w:p>
    <w:p w14:paraId="57EAC8A7" w14:textId="77777777" w:rsidR="003C1490" w:rsidRDefault="003C1490" w:rsidP="003C1490">
      <w:pPr>
        <w:rPr>
          <w:rFonts w:eastAsia="MS Mincho"/>
        </w:rPr>
      </w:pPr>
      <w:r>
        <w:rPr>
          <w:rFonts w:eastAsia="MS Mincho"/>
        </w:rPr>
        <w:t>When there is a N2 handover of a MWAB-UE, the AMF can indicate in the Handover Request that it is handing over a MWAB-UE. If the target gNB is a MWAB-gNB, the MWAB-gNB can reject the handover based on its policy and the information received.</w:t>
      </w:r>
    </w:p>
    <w:p w14:paraId="65209924" w14:textId="77777777" w:rsidR="003C1490" w:rsidRDefault="003C1490" w:rsidP="003C1490">
      <w:pPr>
        <w:pStyle w:val="EditorsNote"/>
        <w:rPr>
          <w:rFonts w:eastAsia="MS Mincho"/>
        </w:rPr>
      </w:pPr>
      <w:r>
        <w:rPr>
          <w:rFonts w:eastAsia="MS Mincho"/>
        </w:rPr>
        <w:t>Editor's note:</w:t>
      </w:r>
      <w:r>
        <w:rPr>
          <w:rFonts w:eastAsia="MS Mincho"/>
        </w:rPr>
        <w:tab/>
        <w:t>The feasibility of this N2 handover solution will be evaluated later in the evaluation phase.</w:t>
      </w:r>
    </w:p>
    <w:p w14:paraId="2E9FD830" w14:textId="126773A5" w:rsidR="003C1490" w:rsidRDefault="003C1490" w:rsidP="003C1490">
      <w:pPr>
        <w:rPr>
          <w:rFonts w:eastAsia="MS Mincho"/>
        </w:rPr>
      </w:pPr>
      <w:r>
        <w:rPr>
          <w:rFonts w:eastAsia="MS Mincho"/>
        </w:rPr>
        <w:t xml:space="preserve">When there is a Xn handover of a MWAB-UE, the Source RAN node can indicate in the </w:t>
      </w:r>
      <w:ins w:id="22" w:author="Nokia" w:date="2024-04-04T08:57:00Z">
        <w:r w:rsidR="00421D86">
          <w:rPr>
            <w:rFonts w:eastAsia="MS Mincho"/>
          </w:rPr>
          <w:t>H</w:t>
        </w:r>
      </w:ins>
      <w:del w:id="23" w:author="Nokia" w:date="2024-04-04T08:57:00Z">
        <w:r w:rsidDel="00421D86">
          <w:rPr>
            <w:rFonts w:eastAsia="MS Mincho"/>
          </w:rPr>
          <w:delText>h</w:delText>
        </w:r>
      </w:del>
      <w:r>
        <w:rPr>
          <w:rFonts w:eastAsia="MS Mincho"/>
        </w:rPr>
        <w:t xml:space="preserve">andover </w:t>
      </w:r>
      <w:ins w:id="24" w:author="Nokia" w:date="2024-04-04T08:57:00Z">
        <w:r w:rsidR="00421D86">
          <w:rPr>
            <w:rFonts w:eastAsia="MS Mincho"/>
          </w:rPr>
          <w:t>R</w:t>
        </w:r>
      </w:ins>
      <w:del w:id="25" w:author="Nokia" w:date="2024-04-04T08:57:00Z">
        <w:r w:rsidDel="00421D86">
          <w:rPr>
            <w:rFonts w:eastAsia="MS Mincho"/>
          </w:rPr>
          <w:delText>r</w:delText>
        </w:r>
      </w:del>
      <w:r>
        <w:rPr>
          <w:rFonts w:eastAsia="MS Mincho"/>
        </w:rPr>
        <w:t xml:space="preserve">equired </w:t>
      </w:r>
      <w:ins w:id="26" w:author="Nokia" w:date="2024-04-04T08:57:00Z">
        <w:r w:rsidR="00421D86">
          <w:rPr>
            <w:rFonts w:eastAsia="MS Mincho"/>
          </w:rPr>
          <w:t xml:space="preserve">that it is handing over a </w:t>
        </w:r>
      </w:ins>
      <w:r>
        <w:rPr>
          <w:rFonts w:eastAsia="MS Mincho"/>
        </w:rPr>
        <w:t>MWAB-UE. If the target gNB is an MWAB-gNB the MWAB-gNB can reject the handover based on its policy and the information received.</w:t>
      </w:r>
    </w:p>
    <w:p w14:paraId="453588AC" w14:textId="77777777" w:rsidR="003C1490" w:rsidRDefault="003C1490" w:rsidP="003C1490">
      <w:pPr>
        <w:pStyle w:val="NO"/>
        <w:rPr>
          <w:rFonts w:eastAsia="MS Mincho"/>
        </w:rPr>
      </w:pPr>
      <w:r>
        <w:rPr>
          <w:rFonts w:eastAsia="MS Mincho"/>
        </w:rPr>
        <w:t>NOTE:</w:t>
      </w:r>
      <w:r>
        <w:rPr>
          <w:rFonts w:eastAsia="MS Mincho"/>
        </w:rPr>
        <w:tab/>
        <w:t xml:space="preserve">It is assumed that the support of this in Xn case, will require the AMF to provide this information to NG-RAN in the MWAB-UE context </w:t>
      </w:r>
      <w:proofErr w:type="gramStart"/>
      <w:r>
        <w:rPr>
          <w:rFonts w:eastAsia="MS Mincho"/>
        </w:rPr>
        <w:t>and also</w:t>
      </w:r>
      <w:proofErr w:type="gramEnd"/>
      <w:r>
        <w:rPr>
          <w:rFonts w:eastAsia="MS Mincho"/>
        </w:rPr>
        <w:t xml:space="preserve"> a new Xn IE to be included by a gNB. Hence, for example, in a PLMN where no NG-RAN upgrade is desired to support MWABs, the MWABs can be configured to not establish Xn to other gNBs.</w:t>
      </w:r>
    </w:p>
    <w:p w14:paraId="31C90328" w14:textId="77777777" w:rsidR="003C1490" w:rsidRDefault="003C1490" w:rsidP="003C1490">
      <w:pPr>
        <w:pStyle w:val="EditorsNote"/>
        <w:rPr>
          <w:rFonts w:eastAsia="MS Mincho"/>
        </w:rPr>
      </w:pPr>
      <w:r>
        <w:rPr>
          <w:rFonts w:eastAsia="MS Mincho"/>
        </w:rPr>
        <w:t>Editor's note:</w:t>
      </w:r>
      <w:r>
        <w:rPr>
          <w:rFonts w:eastAsia="MS Mincho"/>
        </w:rPr>
        <w:tab/>
        <w:t>The feasibility of this Xn handover solution will be evaluated later in the evaluation phase.</w:t>
      </w:r>
    </w:p>
    <w:p w14:paraId="078AD2C0" w14:textId="77777777" w:rsidR="003C1490" w:rsidRPr="00CB3141" w:rsidRDefault="003C1490" w:rsidP="003C1490">
      <w:pPr>
        <w:pStyle w:val="Heading3"/>
      </w:pPr>
      <w:bookmarkStart w:id="27" w:name="_Toc161218361"/>
      <w:r>
        <w:t>6.2</w:t>
      </w:r>
      <w:r w:rsidRPr="00CB3141">
        <w:t>.3</w:t>
      </w:r>
      <w:r w:rsidRPr="00CB3141">
        <w:tab/>
        <w:t>Procedures</w:t>
      </w:r>
      <w:bookmarkEnd w:id="27"/>
    </w:p>
    <w:p w14:paraId="73C3D295" w14:textId="77777777" w:rsidR="003C1490" w:rsidRPr="00CB3141" w:rsidRDefault="003C1490" w:rsidP="003C1490">
      <w:pPr>
        <w:pStyle w:val="Heading4"/>
      </w:pPr>
      <w:bookmarkStart w:id="28" w:name="_Toc161218362"/>
      <w:r>
        <w:t>6.2</w:t>
      </w:r>
      <w:r w:rsidRPr="00CB3141">
        <w:t>.3.1</w:t>
      </w:r>
      <w:r>
        <w:tab/>
      </w:r>
      <w:r w:rsidRPr="00CB3141">
        <w:t>Connection with OAM server over PDU session</w:t>
      </w:r>
      <w:bookmarkEnd w:id="28"/>
    </w:p>
    <w:p w14:paraId="3A729F3B" w14:textId="77777777" w:rsidR="003C1490" w:rsidRPr="00CB3141" w:rsidRDefault="003C1490" w:rsidP="003C1490">
      <w:pPr>
        <w:rPr>
          <w:rFonts w:eastAsia="MS Mincho"/>
        </w:rPr>
      </w:pPr>
      <w:r>
        <w:rPr>
          <w:rFonts w:eastAsia="MS Mincho"/>
        </w:rPr>
        <w:t>The MWAB-UE may be configured dedicated DNN/S-NSSAI for the PDU session for backhaul link to the OAM server (e.g. Local Configuration or URSP rules) or network serving the MWAB-UE may determine a default DNN/S-NSSAI for it based on subscription.</w:t>
      </w:r>
    </w:p>
    <w:p w14:paraId="5A537313" w14:textId="77777777" w:rsidR="003C1490" w:rsidRPr="00CB3141" w:rsidRDefault="003C1490" w:rsidP="003C1490">
      <w:pPr>
        <w:pStyle w:val="Heading4"/>
      </w:pPr>
      <w:bookmarkStart w:id="29" w:name="_Toc161218363"/>
      <w:r>
        <w:t>6.2</w:t>
      </w:r>
      <w:r w:rsidRPr="00CB3141">
        <w:t>.3.2</w:t>
      </w:r>
      <w:r>
        <w:tab/>
      </w:r>
      <w:r w:rsidRPr="00CB3141">
        <w:t>N2 connection over BH PDU session</w:t>
      </w:r>
      <w:bookmarkEnd w:id="29"/>
    </w:p>
    <w:p w14:paraId="4E72752C" w14:textId="77777777" w:rsidR="003C1490" w:rsidRDefault="003C1490" w:rsidP="003C1490">
      <w:r>
        <w:t>The N2 message routing over BH PDU session is described in the Figure 6.2.3.2-1.</w:t>
      </w:r>
    </w:p>
    <w:bookmarkStart w:id="30" w:name="_MON_1684549432"/>
    <w:bookmarkEnd w:id="30"/>
    <w:p w14:paraId="1805E796" w14:textId="77777777" w:rsidR="003C1490" w:rsidRDefault="003C1490" w:rsidP="003C1490">
      <w:pPr>
        <w:pStyle w:val="TH"/>
      </w:pPr>
      <w:r>
        <w:object w:dxaOrig="9356" w:dyaOrig="7935" w14:anchorId="42BE59F2">
          <v:shape id="_x0000_i1026" type="#_x0000_t75" style="width:467.85pt;height:393.55pt" o:ole="">
            <v:imagedata r:id="rId19" o:title=""/>
          </v:shape>
          <o:OLEObject Type="Embed" ProgID="Word.Picture.8" ShapeID="_x0000_i1026" DrawAspect="Content" ObjectID="_1773811295" r:id="rId20"/>
        </w:object>
      </w:r>
    </w:p>
    <w:p w14:paraId="35922DB9" w14:textId="77777777" w:rsidR="003C1490" w:rsidRPr="00CB3141" w:rsidRDefault="003C1490" w:rsidP="003C1490">
      <w:pPr>
        <w:pStyle w:val="TF"/>
      </w:pPr>
      <w:r w:rsidRPr="00CB3141">
        <w:t xml:space="preserve">Figure </w:t>
      </w:r>
      <w:r>
        <w:t>6.2</w:t>
      </w:r>
      <w:r w:rsidRPr="00CB3141">
        <w:t>.3.2-1: N2 message routing over BH PDU session</w:t>
      </w:r>
    </w:p>
    <w:p w14:paraId="43F0EFF1" w14:textId="56B69F10" w:rsidR="003C1490" w:rsidRDefault="003C1490" w:rsidP="003C1490">
      <w:pPr>
        <w:pStyle w:val="B1"/>
      </w:pPr>
      <w:r>
        <w:lastRenderedPageBreak/>
        <w:t>1</w:t>
      </w:r>
      <w:r>
        <w:tab/>
        <w:t>When MWAB-UE establishes the PDU session to access the OAM server, the address(es) of the AMF(s) for the MWAB-gNB to connect to can be configured by the OAM based on MWAB's location.</w:t>
      </w:r>
      <w:ins w:id="31" w:author="Nokia" w:date="2024-03-26T17:06:00Z">
        <w:r w:rsidR="007C4182">
          <w:t xml:space="preserve"> Details of the configuration of the MWAB-gNB are to be defined </w:t>
        </w:r>
      </w:ins>
      <w:ins w:id="32" w:author="Nokia" w:date="2024-03-26T17:07:00Z">
        <w:r w:rsidR="007C4182">
          <w:t>by RAN3/SA5.</w:t>
        </w:r>
      </w:ins>
    </w:p>
    <w:p w14:paraId="0D31D34F" w14:textId="1E006907" w:rsidR="003C1490" w:rsidDel="007C4182" w:rsidRDefault="003C1490" w:rsidP="003C1490">
      <w:pPr>
        <w:pStyle w:val="EditorsNote"/>
        <w:rPr>
          <w:del w:id="33" w:author="Nokia" w:date="2024-03-26T17:06:00Z"/>
        </w:rPr>
      </w:pPr>
      <w:del w:id="34" w:author="Nokia" w:date="2024-03-26T17:06:00Z">
        <w:r w:rsidDel="007C4182">
          <w:delText>Editor's note:</w:delText>
        </w:r>
        <w:r w:rsidDel="007C4182">
          <w:tab/>
          <w:delText>Details of the OAM configuration, e.g. whether one configuring the operation as a gNB in the BH-PLMN and one for getting configuration for N2/N3, is FFS.</w:delText>
        </w:r>
      </w:del>
    </w:p>
    <w:p w14:paraId="2BAF8261" w14:textId="77777777" w:rsidR="003C1490" w:rsidRDefault="003C1490" w:rsidP="003C1490">
      <w:pPr>
        <w:pStyle w:val="B1"/>
      </w:pPr>
      <w:r>
        <w:t>2</w:t>
      </w:r>
      <w:r>
        <w:tab/>
        <w:t>The MWAB-gNB requests the connection towards the AMF(s) for N2 backhaul link via the interface with the MWAB-UE, and this triggers the establishment of a PDU session with a dedicated DNN/S-NSSAI based on Local Configuration or URSP rules of the MWAB-UE.</w:t>
      </w:r>
    </w:p>
    <w:p w14:paraId="072997B0" w14:textId="77777777" w:rsidR="003C1490" w:rsidRDefault="003C1490" w:rsidP="003C1490">
      <w:pPr>
        <w:pStyle w:val="B1"/>
      </w:pPr>
      <w:r>
        <w:t>3</w:t>
      </w:r>
      <w:r>
        <w:tab/>
        <w:t>The MWAB generates the UL N2 message (e.g. NG SETUP REQUEST message) whose source IP address is the IP address associated with the N2 connection provided by the of MWAB-UE and destination IP address is the AMF address.</w:t>
      </w:r>
    </w:p>
    <w:p w14:paraId="61ACE33F" w14:textId="77777777" w:rsidR="003C1490" w:rsidRDefault="003C1490" w:rsidP="003C1490">
      <w:pPr>
        <w:pStyle w:val="B1"/>
      </w:pPr>
      <w:r>
        <w:t>4</w:t>
      </w:r>
      <w:r>
        <w:tab/>
        <w:t>The UL N2 message as the UL traffic is routed to the PSA of the BH PDU session.</w:t>
      </w:r>
    </w:p>
    <w:p w14:paraId="4096DD73" w14:textId="77777777" w:rsidR="003C1490" w:rsidRDefault="003C1490" w:rsidP="003C1490">
      <w:pPr>
        <w:pStyle w:val="B1"/>
      </w:pPr>
      <w:r>
        <w:t>5</w:t>
      </w:r>
      <w:r>
        <w:tab/>
        <w:t>The PSA of the BH PDU session routes the N2 message to the AMF.</w:t>
      </w:r>
    </w:p>
    <w:p w14:paraId="76BA5E63" w14:textId="77777777" w:rsidR="003C1490" w:rsidRDefault="003C1490" w:rsidP="003C1490">
      <w:pPr>
        <w:pStyle w:val="B1"/>
      </w:pPr>
      <w:r>
        <w:t>6</w:t>
      </w:r>
      <w:r>
        <w:tab/>
        <w:t>The AMF generates the DL N2 message (e.g. NG SETUP RESPONSE message) whose source IP address is the AMF address and destination IP address is the IP address of MWAB-UE.</w:t>
      </w:r>
    </w:p>
    <w:p w14:paraId="66C40575" w14:textId="77777777" w:rsidR="003C1490" w:rsidRDefault="003C1490" w:rsidP="003C1490">
      <w:pPr>
        <w:pStyle w:val="B1"/>
      </w:pPr>
      <w:r>
        <w:t>7</w:t>
      </w:r>
      <w:r>
        <w:tab/>
        <w:t>The DL N2 message is routed to the PSA of the BH PDU session.</w:t>
      </w:r>
    </w:p>
    <w:p w14:paraId="09123F56" w14:textId="77777777" w:rsidR="003C1490" w:rsidRDefault="003C1490" w:rsidP="003C1490">
      <w:pPr>
        <w:pStyle w:val="B1"/>
      </w:pPr>
      <w:r>
        <w:t>8</w:t>
      </w:r>
      <w:r>
        <w:tab/>
        <w:t>The PSA of the BH PDU session routes the DL N2 message to the MWAB.</w:t>
      </w:r>
    </w:p>
    <w:p w14:paraId="1C1473F3" w14:textId="77777777" w:rsidR="003C1490" w:rsidRDefault="003C1490" w:rsidP="003C1490">
      <w:pPr>
        <w:pStyle w:val="Heading4"/>
      </w:pPr>
      <w:bookmarkStart w:id="35" w:name="_Toc161218364"/>
      <w:r>
        <w:t>6.2</w:t>
      </w:r>
      <w:r w:rsidRPr="00CB3141">
        <w:t>.3.3</w:t>
      </w:r>
      <w:r w:rsidRPr="00CB3141">
        <w:tab/>
        <w:t>N3 connection over BH PDU session</w:t>
      </w:r>
      <w:bookmarkEnd w:id="35"/>
    </w:p>
    <w:p w14:paraId="57B10379" w14:textId="3717A18E" w:rsidR="003C1490" w:rsidDel="007C4182" w:rsidRDefault="003C1490" w:rsidP="003C1490">
      <w:pPr>
        <w:pStyle w:val="EditorsNote"/>
        <w:rPr>
          <w:del w:id="36" w:author="Nokia" w:date="2024-03-26T17:07:00Z"/>
          <w:rFonts w:eastAsia="MS Mincho"/>
        </w:rPr>
      </w:pPr>
      <w:del w:id="37" w:author="Nokia" w:date="2024-03-26T17:07:00Z">
        <w:r w:rsidDel="007C4182">
          <w:rPr>
            <w:rFonts w:eastAsia="MS Mincho"/>
          </w:rPr>
          <w:delText>Editor's note:</w:delText>
        </w:r>
        <w:r w:rsidDel="007C4182">
          <w:rPr>
            <w:rFonts w:eastAsia="MS Mincho"/>
          </w:rPr>
          <w:tab/>
          <w:delText>Detailed description is FFS.</w:delText>
        </w:r>
      </w:del>
    </w:p>
    <w:p w14:paraId="565F3C94" w14:textId="2B24B853" w:rsidR="003C1490" w:rsidRPr="00A56F98" w:rsidRDefault="007C4182" w:rsidP="003C1490">
      <w:ins w:id="38" w:author="Nokia" w:date="2024-03-26T17:07:00Z">
        <w:r>
          <w:t xml:space="preserve">Solution 3 describes the details of </w:t>
        </w:r>
        <w:proofErr w:type="gramStart"/>
        <w:r>
          <w:t>the  handling</w:t>
        </w:r>
        <w:proofErr w:type="gramEnd"/>
        <w:r>
          <w:t xml:space="preserve"> of the N3 of UEs over the BH PDU sessions</w:t>
        </w:r>
      </w:ins>
    </w:p>
    <w:p w14:paraId="1EA3EE82" w14:textId="77777777" w:rsidR="003C1490" w:rsidRPr="00CB3141" w:rsidRDefault="003C1490" w:rsidP="003C1490">
      <w:pPr>
        <w:pStyle w:val="Heading4"/>
      </w:pPr>
      <w:bookmarkStart w:id="39" w:name="_Toc161218365"/>
      <w:r>
        <w:t>6.2</w:t>
      </w:r>
      <w:r w:rsidRPr="00CB3141">
        <w:t>.3.4</w:t>
      </w:r>
      <w:r w:rsidRPr="00CB3141">
        <w:tab/>
        <w:t>Xn connection over BH PDU session</w:t>
      </w:r>
      <w:bookmarkEnd w:id="39"/>
    </w:p>
    <w:p w14:paraId="1201A48E" w14:textId="46D6890F" w:rsidR="003C1490" w:rsidRPr="00A56F98" w:rsidRDefault="007C4182" w:rsidP="003C1490">
      <w:pPr>
        <w:rPr>
          <w:rFonts w:eastAsiaTheme="minorEastAsia"/>
        </w:rPr>
      </w:pPr>
      <w:ins w:id="40" w:author="Nokia" w:date="2024-03-26T17:08:00Z">
        <w:r>
          <w:rPr>
            <w:rFonts w:eastAsiaTheme="minorEastAsia"/>
          </w:rPr>
          <w:t>Xn includes a UP and a CP aspect. Differently from</w:t>
        </w:r>
      </w:ins>
      <w:del w:id="41" w:author="Nokia" w:date="2024-03-26T17:08:00Z">
        <w:r w:rsidR="003C1490" w:rsidDel="007C4182">
          <w:rPr>
            <w:rFonts w:eastAsiaTheme="minorEastAsia"/>
          </w:rPr>
          <w:delText>Similar to the</w:delText>
        </w:r>
      </w:del>
      <w:r w:rsidR="003C1490">
        <w:rPr>
          <w:rFonts w:eastAsiaTheme="minorEastAsia"/>
        </w:rPr>
        <w:t xml:space="preserve"> N3 connection over BH PDU session, the Xn connection i</w:t>
      </w:r>
      <w:ins w:id="42" w:author="Nokia" w:date="2024-03-26T17:08:00Z">
        <w:r>
          <w:rPr>
            <w:rFonts w:eastAsiaTheme="minorEastAsia"/>
          </w:rPr>
          <w:t>n</w:t>
        </w:r>
      </w:ins>
      <w:del w:id="43" w:author="Nokia" w:date="2024-03-26T17:08:00Z">
        <w:r w:rsidR="003C1490" w:rsidDel="007C4182">
          <w:rPr>
            <w:rFonts w:eastAsiaTheme="minorEastAsia"/>
          </w:rPr>
          <w:delText>s</w:delText>
        </w:r>
      </w:del>
      <w:r w:rsidR="003C1490">
        <w:rPr>
          <w:rFonts w:eastAsiaTheme="minorEastAsia"/>
        </w:rPr>
        <w:t xml:space="preserve"> the user plane which routes the traffic from MWAB-gNB to another NG-RAN</w:t>
      </w:r>
      <w:ins w:id="44" w:author="Nokia" w:date="2024-03-26T17:08:00Z">
        <w:r>
          <w:rPr>
            <w:rFonts w:eastAsiaTheme="minorEastAsia"/>
          </w:rPr>
          <w:t xml:space="preserve"> is used only </w:t>
        </w:r>
      </w:ins>
      <w:ins w:id="45" w:author="Nokia" w:date="2024-03-26T17:10:00Z">
        <w:r>
          <w:rPr>
            <w:rFonts w:eastAsiaTheme="minorEastAsia"/>
          </w:rPr>
          <w:t>temporarily</w:t>
        </w:r>
      </w:ins>
      <w:ins w:id="46" w:author="Nokia" w:date="2024-03-26T17:08:00Z">
        <w:r>
          <w:rPr>
            <w:rFonts w:eastAsiaTheme="minorEastAsia"/>
          </w:rPr>
          <w:t xml:space="preserve"> for</w:t>
        </w:r>
      </w:ins>
      <w:ins w:id="47" w:author="Nokia" w:date="2024-03-26T17:10:00Z">
        <w:r>
          <w:rPr>
            <w:rFonts w:eastAsiaTheme="minorEastAsia"/>
          </w:rPr>
          <w:t xml:space="preserve"> data</w:t>
        </w:r>
      </w:ins>
      <w:ins w:id="48" w:author="Nokia" w:date="2024-03-26T17:08:00Z">
        <w:r>
          <w:rPr>
            <w:rFonts w:eastAsiaTheme="minorEastAsia"/>
          </w:rPr>
          <w:t xml:space="preserve"> for</w:t>
        </w:r>
      </w:ins>
      <w:ins w:id="49" w:author="Nokia" w:date="2024-03-26T17:09:00Z">
        <w:r>
          <w:rPr>
            <w:rFonts w:eastAsiaTheme="minorEastAsia"/>
          </w:rPr>
          <w:t xml:space="preserve">warding </w:t>
        </w:r>
      </w:ins>
      <w:ins w:id="50" w:author="Nokia" w:date="2024-03-26T17:10:00Z">
        <w:r>
          <w:rPr>
            <w:rFonts w:eastAsiaTheme="minorEastAsia"/>
          </w:rPr>
          <w:t>reasons</w:t>
        </w:r>
      </w:ins>
      <w:r w:rsidR="003C1490">
        <w:rPr>
          <w:rFonts w:eastAsiaTheme="minorEastAsia"/>
        </w:rPr>
        <w:t>. The</w:t>
      </w:r>
      <w:ins w:id="51" w:author="Nokia" w:date="2024-03-26T17:09:00Z">
        <w:r>
          <w:rPr>
            <w:rFonts w:eastAsiaTheme="minorEastAsia"/>
          </w:rPr>
          <w:t xml:space="preserve"> </w:t>
        </w:r>
      </w:ins>
      <w:ins w:id="52" w:author="Nokia" w:date="2024-03-26T17:10:00Z">
        <w:r>
          <w:rPr>
            <w:rFonts w:eastAsiaTheme="minorEastAsia"/>
          </w:rPr>
          <w:t>C</w:t>
        </w:r>
      </w:ins>
      <w:ins w:id="53" w:author="Nokia" w:date="2024-03-26T17:09:00Z">
        <w:r>
          <w:rPr>
            <w:rFonts w:eastAsiaTheme="minorEastAsia"/>
          </w:rPr>
          <w:t>P</w:t>
        </w:r>
      </w:ins>
      <w:r w:rsidR="003C1490">
        <w:rPr>
          <w:rFonts w:eastAsiaTheme="minorEastAsia"/>
        </w:rPr>
        <w:t xml:space="preserve"> Xn message routing over BH PDU session is similar as the Figure 6.2.3.2-1</w:t>
      </w:r>
      <w:ins w:id="54" w:author="Nokia" w:date="2024-03-26T17:10:00Z">
        <w:r>
          <w:rPr>
            <w:rFonts w:eastAsiaTheme="minorEastAsia"/>
          </w:rPr>
          <w:t xml:space="preserve"> with the difference the peer is another NG-RAN node</w:t>
        </w:r>
      </w:ins>
      <w:del w:id="55" w:author="Nokia" w:date="2024-03-26T17:10:00Z">
        <w:r w:rsidR="003C1490" w:rsidDel="007C4182">
          <w:rPr>
            <w:rFonts w:eastAsiaTheme="minorEastAsia"/>
          </w:rPr>
          <w:delText>.</w:delText>
        </w:r>
      </w:del>
      <w:ins w:id="56" w:author="Nokia" w:date="2024-03-26T17:10:00Z">
        <w:r>
          <w:rPr>
            <w:rFonts w:eastAsiaTheme="minorEastAsia"/>
          </w:rPr>
          <w:t xml:space="preserve"> We assume that </w:t>
        </w:r>
      </w:ins>
      <w:ins w:id="57" w:author="Nokia" w:date="2024-04-05T08:18:00Z">
        <w:r w:rsidR="002D491C">
          <w:rPr>
            <w:rFonts w:eastAsiaTheme="minorEastAsia"/>
          </w:rPr>
          <w:t xml:space="preserve">what BH PDU sessions the </w:t>
        </w:r>
      </w:ins>
      <w:ins w:id="58" w:author="Nokia" w:date="2024-03-26T17:10:00Z">
        <w:r>
          <w:rPr>
            <w:rFonts w:eastAsiaTheme="minorEastAsia"/>
          </w:rPr>
          <w:t>UP</w:t>
        </w:r>
      </w:ins>
      <w:ins w:id="59" w:author="Nokia" w:date="2024-03-26T17:11:00Z">
        <w:r>
          <w:rPr>
            <w:rFonts w:eastAsiaTheme="minorEastAsia"/>
          </w:rPr>
          <w:t xml:space="preserve"> and CP of the Xn, if supported and configured, use</w:t>
        </w:r>
      </w:ins>
      <w:ins w:id="60" w:author="Nokia" w:date="2024-04-05T08:18:00Z">
        <w:r w:rsidR="002D491C">
          <w:rPr>
            <w:rFonts w:eastAsiaTheme="minorEastAsia"/>
          </w:rPr>
          <w:t xml:space="preserve"> is configured by OAM much in the same way as the </w:t>
        </w:r>
      </w:ins>
      <w:ins w:id="61" w:author="Nokia" w:date="2024-04-05T08:19:00Z">
        <w:r w:rsidR="002D491C">
          <w:rPr>
            <w:rFonts w:eastAsiaTheme="minorEastAsia"/>
          </w:rPr>
          <w:t xml:space="preserve">N2 and N3 interfaces, and </w:t>
        </w:r>
      </w:ins>
      <w:ins w:id="62" w:author="Nokia" w:date="2024-04-05T08:20:00Z">
        <w:r w:rsidR="002D491C">
          <w:rPr>
            <w:rFonts w:eastAsiaTheme="minorEastAsia"/>
          </w:rPr>
          <w:t xml:space="preserve">e.g. </w:t>
        </w:r>
      </w:ins>
      <w:ins w:id="63" w:author="Nokia" w:date="2024-04-05T08:19:00Z">
        <w:r w:rsidR="002D491C">
          <w:rPr>
            <w:rFonts w:eastAsiaTheme="minorEastAsia"/>
          </w:rPr>
          <w:t>the UP and CP</w:t>
        </w:r>
      </w:ins>
      <w:ins w:id="64" w:author="Nokia" w:date="2024-04-05T08:20:00Z">
        <w:r w:rsidR="002D491C">
          <w:rPr>
            <w:rFonts w:eastAsiaTheme="minorEastAsia"/>
          </w:rPr>
          <w:t xml:space="preserve"> of Xn</w:t>
        </w:r>
      </w:ins>
      <w:ins w:id="65" w:author="Nokia" w:date="2024-04-05T08:19:00Z">
        <w:r w:rsidR="002D491C">
          <w:rPr>
            <w:rFonts w:eastAsiaTheme="minorEastAsia"/>
          </w:rPr>
          <w:t xml:space="preserve"> may e.g. share the BH PDU sessions with N</w:t>
        </w:r>
      </w:ins>
      <w:ins w:id="66" w:author="Nokia" w:date="2024-04-05T08:20:00Z">
        <w:r w:rsidR="002D491C">
          <w:rPr>
            <w:rFonts w:eastAsiaTheme="minorEastAsia"/>
          </w:rPr>
          <w:t>3</w:t>
        </w:r>
      </w:ins>
      <w:ins w:id="67" w:author="Nokia" w:date="2024-04-05T08:19:00Z">
        <w:r w:rsidR="002D491C">
          <w:rPr>
            <w:rFonts w:eastAsiaTheme="minorEastAsia"/>
          </w:rPr>
          <w:t xml:space="preserve"> and N</w:t>
        </w:r>
      </w:ins>
      <w:ins w:id="68" w:author="Nokia" w:date="2024-04-05T08:20:00Z">
        <w:r w:rsidR="002D491C">
          <w:rPr>
            <w:rFonts w:eastAsiaTheme="minorEastAsia"/>
          </w:rPr>
          <w:t>2</w:t>
        </w:r>
      </w:ins>
      <w:ins w:id="69" w:author="Nokia" w:date="2024-04-05T08:19:00Z">
        <w:r w:rsidR="002D491C">
          <w:rPr>
            <w:rFonts w:eastAsiaTheme="minorEastAsia"/>
          </w:rPr>
          <w:t xml:space="preserve"> respectively</w:t>
        </w:r>
      </w:ins>
      <w:ins w:id="70" w:author="Nokia" w:date="2024-03-26T17:11:00Z">
        <w:r>
          <w:rPr>
            <w:rFonts w:eastAsiaTheme="minorEastAsia"/>
          </w:rPr>
          <w:t>.</w:t>
        </w:r>
      </w:ins>
    </w:p>
    <w:p w14:paraId="64129F52" w14:textId="3BCAE24B" w:rsidR="003C1490" w:rsidRPr="00CB3141" w:rsidRDefault="003C1490" w:rsidP="003C1490">
      <w:pPr>
        <w:pStyle w:val="Heading4"/>
      </w:pPr>
      <w:bookmarkStart w:id="71" w:name="_Toc161218366"/>
      <w:r>
        <w:t>6.2</w:t>
      </w:r>
      <w:r w:rsidRPr="00CB3141">
        <w:t>.3.5</w:t>
      </w:r>
      <w:r w:rsidRPr="00CB3141">
        <w:tab/>
      </w:r>
      <w:del w:id="72" w:author="Nokia" w:date="2024-03-26T17:12:00Z">
        <w:r w:rsidRPr="00CB3141" w:rsidDel="007C4182">
          <w:delText>Alternative handling of N2 transmission by using dedicated IP address for MWAB-</w:delText>
        </w:r>
        <w:commentRangeStart w:id="73"/>
        <w:commentRangeStart w:id="74"/>
        <w:r w:rsidRPr="00CB3141" w:rsidDel="007C4182">
          <w:delText>gNB</w:delText>
        </w:r>
      </w:del>
      <w:bookmarkEnd w:id="71"/>
      <w:ins w:id="75" w:author="Nokia" w:date="2024-03-26T17:12:00Z">
        <w:r w:rsidR="007C4182">
          <w:t>Void</w:t>
        </w:r>
      </w:ins>
      <w:commentRangeEnd w:id="73"/>
      <w:ins w:id="76" w:author="Nokia" w:date="2024-03-26T17:13:00Z">
        <w:r w:rsidR="007C4182">
          <w:rPr>
            <w:rStyle w:val="CommentReference"/>
            <w:rFonts w:ascii="Times New Roman" w:hAnsi="Times New Roman"/>
          </w:rPr>
          <w:commentReference w:id="73"/>
        </w:r>
      </w:ins>
      <w:commentRangeEnd w:id="74"/>
      <w:ins w:id="77" w:author="Nokia" w:date="2024-04-04T12:25:00Z">
        <w:r w:rsidR="00E2799C">
          <w:rPr>
            <w:rStyle w:val="CommentReference"/>
            <w:rFonts w:ascii="Times New Roman" w:hAnsi="Times New Roman"/>
          </w:rPr>
          <w:commentReference w:id="74"/>
        </w:r>
      </w:ins>
      <w:ins w:id="78" w:author="Nokia" w:date="2024-03-26T17:12:00Z">
        <w:r w:rsidR="007C4182">
          <w:t>.</w:t>
        </w:r>
      </w:ins>
    </w:p>
    <w:p w14:paraId="3976EE6C" w14:textId="5355530F" w:rsidR="003C1490" w:rsidDel="007C4182" w:rsidRDefault="003C1490" w:rsidP="003C1490">
      <w:pPr>
        <w:pStyle w:val="EditorsNote"/>
        <w:rPr>
          <w:del w:id="79" w:author="Nokia" w:date="2024-03-26T17:12:00Z"/>
        </w:rPr>
      </w:pPr>
      <w:del w:id="80" w:author="Nokia" w:date="2024-03-26T17:12:00Z">
        <w:r w:rsidDel="007C4182">
          <w:delText>Editor's note:</w:delText>
        </w:r>
        <w:r w:rsidDel="007C4182">
          <w:tab/>
          <w:delText>The additions proposed by this clause need further discussion.</w:delText>
        </w:r>
      </w:del>
    </w:p>
    <w:p w14:paraId="22A572B6" w14:textId="0983268C" w:rsidR="003C1490" w:rsidDel="007C4182" w:rsidRDefault="003C1490" w:rsidP="003C1490">
      <w:pPr>
        <w:rPr>
          <w:del w:id="81" w:author="Nokia" w:date="2024-03-26T17:12:00Z"/>
        </w:rPr>
      </w:pPr>
      <w:del w:id="82" w:author="Nokia" w:date="2024-03-26T17:12:00Z">
        <w:r w:rsidDel="007C4182">
          <w:delText>There might be following additional treatment for MWAB-gNB IP address on top of the procedure in clause 6.2.3.2:</w:delText>
        </w:r>
      </w:del>
    </w:p>
    <w:p w14:paraId="402E82EA" w14:textId="19ACB260" w:rsidR="003C1490" w:rsidDel="007C4182" w:rsidRDefault="003C1490" w:rsidP="003C1490">
      <w:pPr>
        <w:pStyle w:val="B1"/>
        <w:rPr>
          <w:del w:id="83" w:author="Nokia" w:date="2024-03-26T17:12:00Z"/>
        </w:rPr>
      </w:pPr>
      <w:del w:id="84" w:author="Nokia" w:date="2024-03-26T17:12:00Z">
        <w:r w:rsidDel="007C4182">
          <w:delText>-</w:delText>
        </w:r>
        <w:r w:rsidDel="007C4182">
          <w:tab/>
          <w:delText>Step 1: OAM may also configure MWAB with MWAB-gNB IP address, which is used to establish N2 interface with the AMF. MWAB-gNB may use the configured IP address to interact with AMF regarding N2.</w:delText>
        </w:r>
      </w:del>
    </w:p>
    <w:p w14:paraId="536119D5" w14:textId="72088DE7" w:rsidR="003C1490" w:rsidDel="007C4182" w:rsidRDefault="003C1490" w:rsidP="003C1490">
      <w:pPr>
        <w:pStyle w:val="EditorsNote"/>
        <w:rPr>
          <w:del w:id="85" w:author="Nokia" w:date="2024-03-26T17:12:00Z"/>
        </w:rPr>
      </w:pPr>
      <w:del w:id="86" w:author="Nokia" w:date="2024-03-26T17:12:00Z">
        <w:r w:rsidDel="007C4182">
          <w:delText>Editor's note:</w:delText>
        </w:r>
        <w:r w:rsidDel="007C4182">
          <w:tab/>
          <w:delText>The IP packet routing used in this procedure is FFS.</w:delText>
        </w:r>
      </w:del>
    </w:p>
    <w:p w14:paraId="4F28DD84" w14:textId="77777777" w:rsidR="003C1490" w:rsidRPr="000F4715" w:rsidRDefault="003C1490" w:rsidP="003C1490">
      <w:pPr>
        <w:pStyle w:val="Heading4"/>
      </w:pPr>
      <w:bookmarkStart w:id="87" w:name="_Toc161218367"/>
      <w:r>
        <w:t>6.2</w:t>
      </w:r>
      <w:r w:rsidRPr="000F4715">
        <w:t>.3.6</w:t>
      </w:r>
      <w:r w:rsidRPr="000F4715">
        <w:tab/>
        <w:t>MWAB NG-establishment</w:t>
      </w:r>
      <w:bookmarkEnd w:id="87"/>
    </w:p>
    <w:p w14:paraId="6DC6E253" w14:textId="77777777" w:rsidR="003C1490" w:rsidRPr="00A56F98" w:rsidRDefault="003C1490" w:rsidP="003C1490">
      <w:pPr>
        <w:pStyle w:val="EditorsNote"/>
      </w:pPr>
      <w:r>
        <w:t>Editor's note:</w:t>
      </w:r>
      <w:r>
        <w:tab/>
        <w:t>The procedure is only for information, and details need to be further coordinated with RAN WGs.</w:t>
      </w:r>
    </w:p>
    <w:p w14:paraId="01E56E09" w14:textId="77777777" w:rsidR="003C1490" w:rsidRPr="00CB3141" w:rsidRDefault="003C1490" w:rsidP="003C1490">
      <w:pPr>
        <w:pStyle w:val="TH"/>
      </w:pPr>
      <w:r w:rsidRPr="00CB3141">
        <w:object w:dxaOrig="6888" w:dyaOrig="2424" w14:anchorId="1B8D662B">
          <v:shape id="_x0000_i1027" type="#_x0000_t75" style="width:345pt;height:120.55pt" o:ole="">
            <v:imagedata r:id="rId21" o:title=""/>
          </v:shape>
          <o:OLEObject Type="Embed" ProgID="Visio.Drawing.11" ShapeID="_x0000_i1027" DrawAspect="Content" ObjectID="_1773811296" r:id="rId22"/>
        </w:object>
      </w:r>
    </w:p>
    <w:p w14:paraId="59BB07B0" w14:textId="77777777" w:rsidR="003C1490" w:rsidRPr="00A56F98" w:rsidRDefault="003C1490" w:rsidP="003C1490">
      <w:pPr>
        <w:pStyle w:val="TF"/>
      </w:pPr>
      <w:r w:rsidRPr="00A56F98">
        <w:t xml:space="preserve">Figure 6.2.3.6-1: MWAB NG connection establishment including additional information for </w:t>
      </w:r>
      <w:proofErr w:type="gramStart"/>
      <w:r w:rsidRPr="00A56F98">
        <w:t>MWAB</w:t>
      </w:r>
      <w:proofErr w:type="gramEnd"/>
    </w:p>
    <w:p w14:paraId="7722E286" w14:textId="77777777" w:rsidR="003C1490" w:rsidRPr="00CB3141" w:rsidRDefault="003C1490" w:rsidP="003C1490">
      <w:r>
        <w:lastRenderedPageBreak/>
        <w:t>The MWAB NG establishment is augmented with additional information the AMF stores to later decide what to do for MWAB UEs that attempt to register.</w:t>
      </w:r>
    </w:p>
    <w:p w14:paraId="10591BA1" w14:textId="77777777" w:rsidR="003C1490" w:rsidRPr="00A56F98" w:rsidRDefault="003C1490" w:rsidP="003C1490">
      <w:pPr>
        <w:pStyle w:val="Heading4"/>
      </w:pPr>
      <w:bookmarkStart w:id="88" w:name="_Toc161218368"/>
      <w:r w:rsidRPr="00A56F98">
        <w:t>6.2.3.7</w:t>
      </w:r>
      <w:r w:rsidRPr="00A56F98">
        <w:tab/>
        <w:t>MWAB-UE registration over other MWAB-gNB</w:t>
      </w:r>
      <w:bookmarkEnd w:id="88"/>
    </w:p>
    <w:p w14:paraId="4585A729" w14:textId="77777777" w:rsidR="003C1490" w:rsidRPr="00A56F98" w:rsidRDefault="003C1490" w:rsidP="003C1490">
      <w:pPr>
        <w:pStyle w:val="TH"/>
      </w:pPr>
      <w:r w:rsidRPr="00A56F98">
        <w:object w:dxaOrig="10537" w:dyaOrig="2424" w14:anchorId="1A953D84">
          <v:shape id="_x0000_i1028" type="#_x0000_t75" style="width:479.9pt;height:120.55pt" o:ole="">
            <v:imagedata r:id="rId23" o:title=""/>
          </v:shape>
          <o:OLEObject Type="Embed" ProgID="Visio.Drawing.11" ShapeID="_x0000_i1028" DrawAspect="Content" ObjectID="_1773811297" r:id="rId24"/>
        </w:object>
      </w:r>
    </w:p>
    <w:p w14:paraId="336AA829" w14:textId="77777777" w:rsidR="003C1490" w:rsidRPr="00A56F98" w:rsidRDefault="003C1490" w:rsidP="003C1490">
      <w:pPr>
        <w:pStyle w:val="TF"/>
      </w:pPr>
      <w:r w:rsidRPr="00A56F98">
        <w:t>Figure 6.2.3.7-1: MWAB-UE registration and multi-hop handling</w:t>
      </w:r>
    </w:p>
    <w:p w14:paraId="1DC205B0" w14:textId="77777777" w:rsidR="003C1490" w:rsidRPr="00A56F98" w:rsidRDefault="003C1490" w:rsidP="003C1490">
      <w:r>
        <w:t>The MWAB-UE of MWAB 2 attempts to register over a MWAB-gNB of MWAB 1. The AMF rejects the Registration or accepts the registration without authorizing the MWAB-UE to operate as MWAB.</w:t>
      </w:r>
    </w:p>
    <w:p w14:paraId="3760EDC8" w14:textId="77777777" w:rsidR="003C1490" w:rsidRDefault="003C1490" w:rsidP="003C1490">
      <w:pPr>
        <w:pStyle w:val="Heading4"/>
        <w:rPr>
          <w:ins w:id="89" w:author="Nokia" w:date="2024-03-26T17:13:00Z"/>
        </w:rPr>
      </w:pPr>
      <w:bookmarkStart w:id="90" w:name="_Toc161218369"/>
      <w:r>
        <w:t>6.2</w:t>
      </w:r>
      <w:r w:rsidRPr="000F4715">
        <w:t>.3.8</w:t>
      </w:r>
      <w:r w:rsidRPr="000F4715">
        <w:tab/>
        <w:t>MWAB-UE N2 handover and multi-hop handling</w:t>
      </w:r>
      <w:bookmarkEnd w:id="90"/>
    </w:p>
    <w:p w14:paraId="1D9910ED" w14:textId="231E4BE2" w:rsidR="007C4182" w:rsidRPr="007C4182" w:rsidRDefault="007C4182" w:rsidP="007C4182">
      <w:ins w:id="91" w:author="Nokia" w:date="2024-03-26T17:13:00Z">
        <w:r>
          <w:t>The MWAB-</w:t>
        </w:r>
      </w:ins>
      <w:ins w:id="92" w:author="Nokia" w:date="2024-03-26T17:15:00Z">
        <w:r>
          <w:t>g</w:t>
        </w:r>
      </w:ins>
      <w:ins w:id="93" w:author="Nokia" w:date="2024-03-26T17:13:00Z">
        <w:r>
          <w:t xml:space="preserve">NB is a normal gNB so </w:t>
        </w:r>
      </w:ins>
      <w:ins w:id="94" w:author="Nokia" w:date="2024-03-26T17:15:00Z">
        <w:r>
          <w:t xml:space="preserve">N2 </w:t>
        </w:r>
      </w:ins>
      <w:ins w:id="95" w:author="Nokia" w:date="2024-03-26T17:13:00Z">
        <w:r>
          <w:t>handover proc</w:t>
        </w:r>
      </w:ins>
      <w:ins w:id="96" w:author="Nokia" w:date="2024-03-26T17:14:00Z">
        <w:r>
          <w:t xml:space="preserve">edures are expected to be reused </w:t>
        </w:r>
        <w:proofErr w:type="gramStart"/>
        <w:r>
          <w:t>with the exception of</w:t>
        </w:r>
        <w:proofErr w:type="gramEnd"/>
        <w:r>
          <w:t xml:space="preserve"> some parameters like the one proposed in this clause to avoid the existence of a multi-hop chain of MWABs.</w:t>
        </w:r>
      </w:ins>
    </w:p>
    <w:p w14:paraId="1C8ED804" w14:textId="0064A3C9" w:rsidR="003C1490" w:rsidDel="007C4182" w:rsidRDefault="003C1490" w:rsidP="003C1490">
      <w:pPr>
        <w:pStyle w:val="EditorsNote"/>
        <w:rPr>
          <w:del w:id="97" w:author="Nokia" w:date="2024-03-26T17:14:00Z"/>
        </w:rPr>
      </w:pPr>
      <w:del w:id="98" w:author="Nokia" w:date="2024-03-26T17:14:00Z">
        <w:r w:rsidDel="007C4182">
          <w:delText>Editor's note:</w:delText>
        </w:r>
        <w:r w:rsidDel="007C4182">
          <w:tab/>
          <w:delText>The detailed procedures of N2 handover is FFS.</w:delText>
        </w:r>
      </w:del>
    </w:p>
    <w:p w14:paraId="2F01DA6F" w14:textId="77777777" w:rsidR="003C1490" w:rsidRDefault="003C1490" w:rsidP="003C1490">
      <w:pPr>
        <w:pStyle w:val="EditorsNote"/>
      </w:pPr>
      <w:r>
        <w:t>Editor's note:</w:t>
      </w:r>
      <w:r>
        <w:tab/>
        <w:t>The procedure is only for information, and details need to be further coordinated with RAN WGs.</w:t>
      </w:r>
    </w:p>
    <w:p w14:paraId="7525AB03" w14:textId="77777777" w:rsidR="003C1490" w:rsidRPr="00CB3141" w:rsidRDefault="003C1490" w:rsidP="003C1490">
      <w:pPr>
        <w:pStyle w:val="TH"/>
      </w:pPr>
      <w:r w:rsidRPr="00CB3141">
        <w:object w:dxaOrig="6888" w:dyaOrig="2424" w14:anchorId="6A65A5C6">
          <v:shape id="_x0000_i1029" type="#_x0000_t75" style="width:345pt;height:122.15pt" o:ole="">
            <v:imagedata r:id="rId25" o:title=""/>
          </v:shape>
          <o:OLEObject Type="Embed" ProgID="Visio.Drawing.11" ShapeID="_x0000_i1029" DrawAspect="Content" ObjectID="_1773811298" r:id="rId26"/>
        </w:object>
      </w:r>
    </w:p>
    <w:p w14:paraId="411E985D" w14:textId="77777777" w:rsidR="003C1490" w:rsidRPr="00A56F98" w:rsidRDefault="003C1490" w:rsidP="003C1490">
      <w:pPr>
        <w:pStyle w:val="TF"/>
      </w:pPr>
      <w:r w:rsidRPr="00A56F98">
        <w:t>Figure 6.2.3.8-1: MWAB-UE N2 handover successful</w:t>
      </w:r>
    </w:p>
    <w:p w14:paraId="4DC7EE71" w14:textId="77777777" w:rsidR="003C1490" w:rsidRPr="00A56F98" w:rsidRDefault="003C1490" w:rsidP="003C1490">
      <w:r>
        <w:t xml:space="preserve">In figure 6.2.3.8-1 the AMF indicates that the UE being handed over is a MWAB UE. The target RAN node is not a </w:t>
      </w:r>
      <w:proofErr w:type="gramStart"/>
      <w:r>
        <w:t>MWAB</w:t>
      </w:r>
      <w:proofErr w:type="gramEnd"/>
      <w:r>
        <w:t xml:space="preserve"> so it does not interpret any of this information, so the handover is successful (there is no multi-hop).</w:t>
      </w:r>
    </w:p>
    <w:p w14:paraId="0A1349E8" w14:textId="77777777" w:rsidR="003C1490" w:rsidRPr="00A56F98" w:rsidRDefault="003C1490" w:rsidP="003C1490">
      <w:pPr>
        <w:pStyle w:val="TH"/>
      </w:pPr>
      <w:r w:rsidRPr="00A56F98">
        <w:object w:dxaOrig="6888" w:dyaOrig="2424" w14:anchorId="58959F4E">
          <v:shape id="_x0000_i1030" type="#_x0000_t75" style="width:345pt;height:122.15pt" o:ole="">
            <v:imagedata r:id="rId27" o:title=""/>
          </v:shape>
          <o:OLEObject Type="Embed" ProgID="Visio.Drawing.11" ShapeID="_x0000_i1030" DrawAspect="Content" ObjectID="_1773811299" r:id="rId28"/>
        </w:object>
      </w:r>
    </w:p>
    <w:p w14:paraId="21070F7E" w14:textId="77777777" w:rsidR="003C1490" w:rsidRPr="00A56F98" w:rsidRDefault="003C1490" w:rsidP="003C1490">
      <w:pPr>
        <w:pStyle w:val="TF"/>
      </w:pPr>
      <w:r w:rsidRPr="00A56F98">
        <w:t>Figure 6.2.3.8-2: MWAB-UE N2 handover successful</w:t>
      </w:r>
    </w:p>
    <w:p w14:paraId="26EA0FD2" w14:textId="77777777" w:rsidR="003C1490" w:rsidRPr="00A56F98" w:rsidRDefault="003C1490" w:rsidP="003C1490">
      <w:r>
        <w:t>In figure 6.2.3.8-2 the AMF indicates that the UE being handed over is a MWAB UE. The target RAN node is a MWAB and rejects the handover.</w:t>
      </w:r>
    </w:p>
    <w:p w14:paraId="7C6DA3DB" w14:textId="77777777" w:rsidR="003C1490" w:rsidRPr="000F4715" w:rsidRDefault="003C1490" w:rsidP="003C1490">
      <w:pPr>
        <w:pStyle w:val="Heading4"/>
      </w:pPr>
      <w:bookmarkStart w:id="99" w:name="_Toc161218370"/>
      <w:r>
        <w:t>6.2</w:t>
      </w:r>
      <w:r w:rsidRPr="000F4715">
        <w:t>.3.9</w:t>
      </w:r>
      <w:r w:rsidRPr="000F4715">
        <w:tab/>
        <w:t>MWAB-UE Xn handover and multi-hop handling</w:t>
      </w:r>
      <w:bookmarkEnd w:id="99"/>
    </w:p>
    <w:p w14:paraId="15340E15" w14:textId="38EAD47A" w:rsidR="003C1490" w:rsidDel="007C4182" w:rsidRDefault="003C1490" w:rsidP="003C1490">
      <w:pPr>
        <w:pStyle w:val="EditorsNote"/>
        <w:rPr>
          <w:del w:id="100" w:author="Nokia" w:date="2024-03-26T17:15:00Z"/>
        </w:rPr>
      </w:pPr>
      <w:del w:id="101" w:author="Nokia" w:date="2024-03-26T17:15:00Z">
        <w:r w:rsidDel="007C4182">
          <w:delText>Editor's note:</w:delText>
        </w:r>
        <w:r w:rsidDel="007C4182">
          <w:tab/>
          <w:delText>The detailed procedures of Xn handover is FFS.</w:delText>
        </w:r>
      </w:del>
    </w:p>
    <w:p w14:paraId="513F067E" w14:textId="4AD1645A" w:rsidR="007C4182" w:rsidRPr="007C4182" w:rsidRDefault="007C4182" w:rsidP="007C4182">
      <w:pPr>
        <w:rPr>
          <w:ins w:id="102" w:author="Nokia" w:date="2024-03-26T17:15:00Z"/>
        </w:rPr>
      </w:pPr>
      <w:ins w:id="103" w:author="Nokia" w:date="2024-03-26T17:15:00Z">
        <w:r>
          <w:lastRenderedPageBreak/>
          <w:t xml:space="preserve">The MWAB-gNB is a normal gNB so Xn handover procedures are expected to be reused </w:t>
        </w:r>
        <w:proofErr w:type="gramStart"/>
        <w:r>
          <w:t>with the exception of</w:t>
        </w:r>
        <w:proofErr w:type="gramEnd"/>
        <w:r>
          <w:t xml:space="preserve"> some parameters like the one proposed in this clause to avoid the existence of a multi-hop chain of MWABs.</w:t>
        </w:r>
      </w:ins>
    </w:p>
    <w:p w14:paraId="090D097C" w14:textId="65139ED5" w:rsidR="003C1490" w:rsidRDefault="003C1490" w:rsidP="003C1490">
      <w:pPr>
        <w:pStyle w:val="EditorsNote"/>
      </w:pPr>
      <w:r>
        <w:t>Editor's note:</w:t>
      </w:r>
      <w:r>
        <w:tab/>
        <w:t>The procedure is only for information, and details need to be further coordinated with RAN WGs.</w:t>
      </w:r>
    </w:p>
    <w:p w14:paraId="543182F5" w14:textId="77777777" w:rsidR="003C1490" w:rsidRPr="00A56F98" w:rsidRDefault="003C1490" w:rsidP="003C1490">
      <w:pPr>
        <w:pStyle w:val="TH"/>
      </w:pPr>
      <w:r w:rsidRPr="00A56F98">
        <w:object w:dxaOrig="6888" w:dyaOrig="2424" w14:anchorId="7F0D4F45">
          <v:shape id="_x0000_i1031" type="#_x0000_t75" style="width:344.35pt;height:122.15pt" o:ole="">
            <v:imagedata r:id="rId29" o:title=""/>
          </v:shape>
          <o:OLEObject Type="Embed" ProgID="Visio.Drawing.11" ShapeID="_x0000_i1031" DrawAspect="Content" ObjectID="_1773811300" r:id="rId30"/>
        </w:object>
      </w:r>
    </w:p>
    <w:p w14:paraId="0A79D197" w14:textId="77777777" w:rsidR="003C1490" w:rsidRPr="00A56F98" w:rsidRDefault="003C1490" w:rsidP="003C1490">
      <w:pPr>
        <w:pStyle w:val="TF"/>
      </w:pPr>
      <w:r w:rsidRPr="00A56F98">
        <w:t>Figure 6.2.3.9-1: MWAB-UE N2 handover successful</w:t>
      </w:r>
    </w:p>
    <w:p w14:paraId="7E6A467F" w14:textId="77777777" w:rsidR="003C1490" w:rsidRPr="00A56F98" w:rsidRDefault="003C1490" w:rsidP="003C1490">
      <w:r>
        <w:t>In figure 6.2.3.9-1 the source NG-RAN node indicates that the UE being handed over is a MWAB UE. The target RAN node is not a MWAB, so it does not interpret any of this information, so the handover is successful (there is no multi-hop).</w:t>
      </w:r>
    </w:p>
    <w:p w14:paraId="4E1F82A0" w14:textId="77777777" w:rsidR="003C1490" w:rsidRPr="00CB3141" w:rsidRDefault="003C1490" w:rsidP="003C1490">
      <w:pPr>
        <w:pStyle w:val="TH"/>
      </w:pPr>
      <w:r w:rsidRPr="00CB3141">
        <w:object w:dxaOrig="6888" w:dyaOrig="2424" w14:anchorId="3CA70566">
          <v:shape id="_x0000_i1032" type="#_x0000_t75" style="width:345pt;height:122.15pt" o:ole="">
            <v:imagedata r:id="rId31" o:title=""/>
          </v:shape>
          <o:OLEObject Type="Embed" ProgID="Visio.Drawing.11" ShapeID="_x0000_i1032" DrawAspect="Content" ObjectID="_1773811301" r:id="rId32"/>
        </w:object>
      </w:r>
    </w:p>
    <w:p w14:paraId="29E32425" w14:textId="77777777" w:rsidR="003C1490" w:rsidRPr="00A56F98" w:rsidRDefault="003C1490" w:rsidP="003C1490">
      <w:pPr>
        <w:pStyle w:val="TF"/>
      </w:pPr>
      <w:r w:rsidRPr="00A56F98">
        <w:t>Figure 6.2.3.9-2: MWAB-UE Xn handover successful</w:t>
      </w:r>
    </w:p>
    <w:p w14:paraId="09EE6820" w14:textId="181EA931" w:rsidR="003C1490" w:rsidRDefault="003C1490" w:rsidP="003C1490">
      <w:pPr>
        <w:rPr>
          <w:ins w:id="104" w:author="Nokia" w:date="2024-04-04T14:00:00Z"/>
        </w:rPr>
      </w:pPr>
      <w:r>
        <w:t>In figure 6.2.3.9-2 the source NG-RAN node indicates that the UE being handed over is a MWAB UE. The target RAN node is an MWAB and rejects the handover. Note there is impact on the source NG-RAN. If a PLMN does not desire to upgrade the NG-RAN, it can e.g. disable the Xn establishment for MWABs to prevent Xn handovers to an MWAB.</w:t>
      </w:r>
    </w:p>
    <w:p w14:paraId="6237940B" w14:textId="58A8C22C" w:rsidR="00851A45" w:rsidRDefault="00851A45" w:rsidP="003C1490">
      <w:pPr>
        <w:rPr>
          <w:ins w:id="105" w:author="Nokia" w:date="2024-04-04T14:03:00Z"/>
        </w:rPr>
      </w:pPr>
      <w:ins w:id="106" w:author="Nokia" w:date="2024-04-04T14:00:00Z">
        <w:r>
          <w:t>As an additional option</w:t>
        </w:r>
      </w:ins>
      <w:ins w:id="107" w:author="Nokia" w:date="2024-04-04T14:10:00Z">
        <w:r w:rsidR="00E719C7">
          <w:t xml:space="preserve"> is illustrated in figure </w:t>
        </w:r>
        <w:r w:rsidR="00E719C7" w:rsidRPr="00A56F98">
          <w:t>6.2.3.9-</w:t>
        </w:r>
        <w:r w:rsidR="00E719C7">
          <w:t>3</w:t>
        </w:r>
      </w:ins>
      <w:ins w:id="108" w:author="Nokia" w:date="2024-04-04T14:00:00Z">
        <w:r>
          <w:t xml:space="preserve">: the PLMN may </w:t>
        </w:r>
      </w:ins>
      <w:ins w:id="109" w:author="Nokia" w:date="2024-04-04T14:01:00Z">
        <w:r>
          <w:t>support Xn to MWABs without any enhancement in the NG RAN</w:t>
        </w:r>
      </w:ins>
      <w:ins w:id="110" w:author="Nokia" w:date="2024-04-04T14:02:00Z">
        <w:r>
          <w:t xml:space="preserve"> but when the MWAB gNB performs a Path Switch Request the AMF evaluates whether the UE being handed over </w:t>
        </w:r>
      </w:ins>
      <w:ins w:id="111" w:author="Nokia" w:date="2024-04-04T14:10:00Z">
        <w:r w:rsidR="00E719C7">
          <w:t>b</w:t>
        </w:r>
      </w:ins>
      <w:ins w:id="112" w:author="Nokia" w:date="2024-04-04T14:09:00Z">
        <w:r w:rsidR="00E719C7">
          <w:t xml:space="preserve">y the MWAB gNB </w:t>
        </w:r>
      </w:ins>
      <w:ins w:id="113" w:author="Nokia" w:date="2024-04-04T14:02:00Z">
        <w:r>
          <w:t>is a MWAB and i</w:t>
        </w:r>
      </w:ins>
      <w:ins w:id="114" w:author="Nokia" w:date="2024-04-04T14:09:00Z">
        <w:r w:rsidR="00E719C7">
          <w:t>f this is</w:t>
        </w:r>
      </w:ins>
      <w:ins w:id="115" w:author="Nokia" w:date="2024-04-04T14:02:00Z">
        <w:r>
          <w:t xml:space="preserve"> that case the MWAB gNB receives a Path Switch Request </w:t>
        </w:r>
      </w:ins>
      <w:ins w:id="116" w:author="Nokia" w:date="2024-04-04T14:06:00Z">
        <w:r>
          <w:t xml:space="preserve">Failure message causing the </w:t>
        </w:r>
      </w:ins>
      <w:ins w:id="117" w:author="Nokia" w:date="2024-04-04T14:07:00Z">
        <w:r w:rsidR="00E719C7">
          <w:t>handover failure.</w:t>
        </w:r>
      </w:ins>
      <w:ins w:id="118" w:author="Nokia" w:date="2024-04-04T14:12:00Z">
        <w:r w:rsidR="00E719C7">
          <w:t xml:space="preserve"> The Cause code in </w:t>
        </w:r>
        <w:r w:rsidR="00E719C7" w:rsidRPr="00E719C7">
          <w:t>Path Switch Request Unsuccessful Transfer IE</w:t>
        </w:r>
        <w:r w:rsidR="00E719C7">
          <w:t xml:space="preserve"> is then populated with a new value</w:t>
        </w:r>
      </w:ins>
      <w:ins w:id="119" w:author="Nokia" w:date="2024-04-04T14:16:00Z">
        <w:r w:rsidR="006E79EC">
          <w:t xml:space="preserve"> indicating the issue is </w:t>
        </w:r>
      </w:ins>
      <w:ins w:id="120" w:author="Nokia" w:date="2024-04-04T14:17:00Z">
        <w:r w:rsidR="006E79EC">
          <w:t>"</w:t>
        </w:r>
      </w:ins>
      <w:ins w:id="121" w:author="Nokia" w:date="2024-04-04T14:16:00Z">
        <w:r w:rsidR="006E79EC">
          <w:t>MWAB multihop not allowed</w:t>
        </w:r>
      </w:ins>
      <w:ins w:id="122" w:author="Nokia" w:date="2024-04-04T14:17:00Z">
        <w:r w:rsidR="006E79EC">
          <w:t>"</w:t>
        </w:r>
      </w:ins>
      <w:ins w:id="123" w:author="Nokia" w:date="2024-04-04T14:16:00Z">
        <w:r w:rsidR="006E79EC">
          <w:t>.</w:t>
        </w:r>
      </w:ins>
    </w:p>
    <w:p w14:paraId="27B0FB05" w14:textId="06738F8C" w:rsidR="00851A45" w:rsidRPr="00851A45" w:rsidRDefault="00851A45" w:rsidP="00851A45">
      <w:pPr>
        <w:keepNext/>
        <w:keepLines/>
        <w:overflowPunct w:val="0"/>
        <w:autoSpaceDE w:val="0"/>
        <w:autoSpaceDN w:val="0"/>
        <w:adjustRightInd w:val="0"/>
        <w:spacing w:before="60"/>
        <w:jc w:val="center"/>
        <w:textAlignment w:val="baseline"/>
        <w:rPr>
          <w:ins w:id="124" w:author="Nokia" w:date="2024-04-04T14:03:00Z"/>
          <w:rFonts w:ascii="Arial" w:eastAsia="Times New Roman" w:hAnsi="Arial"/>
          <w:b/>
          <w:lang w:eastAsia="ko-KR"/>
        </w:rPr>
      </w:pPr>
      <w:ins w:id="125" w:author="Nokia" w:date="2024-04-04T14:03:00Z">
        <w:r w:rsidRPr="00851A45">
          <w:rPr>
            <w:rFonts w:ascii="Arial" w:eastAsia="Times New Roman" w:hAnsi="Arial"/>
            <w:b/>
            <w:lang w:eastAsia="ko-KR"/>
          </w:rPr>
          <w:object w:dxaOrig="6885" w:dyaOrig="2415" w14:anchorId="710A000E">
            <v:shape id="_x0000_i1033" type="#_x0000_t75" style="width:344.7pt;height:117.95pt" o:ole="">
              <v:imagedata r:id="rId33" o:title=""/>
            </v:shape>
            <o:OLEObject Type="Embed" ProgID="Visio.Drawing.11" ShapeID="_x0000_i1033" DrawAspect="Content" ObjectID="_1773811302" r:id="rId34"/>
          </w:object>
        </w:r>
      </w:ins>
    </w:p>
    <w:p w14:paraId="4B9AB1E0" w14:textId="382D40D2" w:rsidR="00851A45" w:rsidRPr="00851A45" w:rsidRDefault="00851A45" w:rsidP="00851A45">
      <w:pPr>
        <w:keepLines/>
        <w:overflowPunct w:val="0"/>
        <w:autoSpaceDE w:val="0"/>
        <w:autoSpaceDN w:val="0"/>
        <w:adjustRightInd w:val="0"/>
        <w:spacing w:after="240"/>
        <w:jc w:val="center"/>
        <w:textAlignment w:val="baseline"/>
        <w:rPr>
          <w:ins w:id="126" w:author="Nokia" w:date="2024-04-04T14:03:00Z"/>
          <w:rFonts w:ascii="Arial" w:eastAsia="Times New Roman" w:hAnsi="Arial"/>
          <w:b/>
          <w:lang w:eastAsia="ko-KR"/>
        </w:rPr>
      </w:pPr>
      <w:ins w:id="127" w:author="Nokia" w:date="2024-04-04T14:03:00Z">
        <w:r w:rsidRPr="00851A45">
          <w:rPr>
            <w:rFonts w:ascii="Arial" w:eastAsia="Times New Roman" w:hAnsi="Arial"/>
            <w:b/>
            <w:lang w:eastAsia="ko-KR"/>
          </w:rPr>
          <w:t xml:space="preserve">Figure </w:t>
        </w:r>
      </w:ins>
      <w:ins w:id="128" w:author="Nokia" w:date="2024-04-04T14:10:00Z">
        <w:r w:rsidR="00E719C7" w:rsidRPr="00E719C7">
          <w:rPr>
            <w:rFonts w:ascii="Arial" w:eastAsia="Times New Roman" w:hAnsi="Arial"/>
            <w:b/>
            <w:lang w:eastAsia="ko-KR"/>
          </w:rPr>
          <w:t>6.2.3.9-</w:t>
        </w:r>
        <w:r w:rsidR="00E719C7">
          <w:rPr>
            <w:rFonts w:ascii="Arial" w:eastAsia="Times New Roman" w:hAnsi="Arial"/>
            <w:b/>
            <w:lang w:eastAsia="ko-KR"/>
          </w:rPr>
          <w:t>3</w:t>
        </w:r>
      </w:ins>
      <w:ins w:id="129" w:author="Nokia" w:date="2024-04-04T14:03:00Z">
        <w:r w:rsidRPr="00851A45">
          <w:rPr>
            <w:rFonts w:ascii="Arial" w:eastAsia="Times New Roman" w:hAnsi="Arial"/>
            <w:b/>
            <w:lang w:eastAsia="ko-KR"/>
          </w:rPr>
          <w:t>: Path switch request</w:t>
        </w:r>
        <w:r>
          <w:rPr>
            <w:rFonts w:ascii="Arial" w:eastAsia="Times New Roman" w:hAnsi="Arial"/>
            <w:b/>
            <w:lang w:eastAsia="ko-KR"/>
          </w:rPr>
          <w:t xml:space="preserve"> failure for a MWAB-UE handed over by a MWAB </w:t>
        </w:r>
        <w:proofErr w:type="gramStart"/>
        <w:r>
          <w:rPr>
            <w:rFonts w:ascii="Arial" w:eastAsia="Times New Roman" w:hAnsi="Arial"/>
            <w:b/>
            <w:lang w:eastAsia="ko-KR"/>
          </w:rPr>
          <w:t>gNB</w:t>
        </w:r>
        <w:proofErr w:type="gramEnd"/>
      </w:ins>
    </w:p>
    <w:p w14:paraId="56176A24" w14:textId="77777777" w:rsidR="00851A45" w:rsidRPr="00A56F98" w:rsidRDefault="00851A45" w:rsidP="003C1490"/>
    <w:p w14:paraId="1A1D4E72" w14:textId="77777777" w:rsidR="003C1490" w:rsidRPr="00CB3141" w:rsidRDefault="003C1490" w:rsidP="003C1490">
      <w:pPr>
        <w:pStyle w:val="Heading3"/>
      </w:pPr>
      <w:bookmarkStart w:id="130" w:name="_Toc161218371"/>
      <w:r>
        <w:t>6.2</w:t>
      </w:r>
      <w:r w:rsidRPr="00CB3141">
        <w:t>.4</w:t>
      </w:r>
      <w:r w:rsidRPr="00CB3141">
        <w:tab/>
        <w:t>Impacts on services, entities, and interfaces</w:t>
      </w:r>
      <w:bookmarkEnd w:id="130"/>
    </w:p>
    <w:p w14:paraId="71573571" w14:textId="77777777" w:rsidR="003C1490" w:rsidRPr="00A56F98" w:rsidRDefault="003C1490" w:rsidP="003C1490">
      <w:pPr>
        <w:rPr>
          <w:b/>
          <w:bCs/>
        </w:rPr>
      </w:pPr>
      <w:r w:rsidRPr="00A56F98">
        <w:rPr>
          <w:b/>
          <w:bCs/>
        </w:rPr>
        <w:t>MWAB:</w:t>
      </w:r>
    </w:p>
    <w:p w14:paraId="39AA1B93" w14:textId="77777777" w:rsidR="003C1490" w:rsidRDefault="003C1490" w:rsidP="003C1490">
      <w:pPr>
        <w:pStyle w:val="B1"/>
      </w:pPr>
      <w:r>
        <w:t>-</w:t>
      </w:r>
      <w:r>
        <w:tab/>
        <w:t>May be configured with dedicated DNN/S-NSSAI for the PDU session for backhaul link.</w:t>
      </w:r>
    </w:p>
    <w:p w14:paraId="4DF0A30E" w14:textId="77777777" w:rsidR="003C1490" w:rsidRDefault="003C1490" w:rsidP="003C1490">
      <w:pPr>
        <w:pStyle w:val="B1"/>
      </w:pPr>
      <w:r>
        <w:t>-</w:t>
      </w:r>
      <w:r>
        <w:tab/>
        <w:t>OAM configures MWAB-gNB with the PDUs session information to be used for the N2/N3.</w:t>
      </w:r>
    </w:p>
    <w:p w14:paraId="23AC22F5" w14:textId="77777777" w:rsidR="003C1490" w:rsidRDefault="003C1490" w:rsidP="003C1490">
      <w:pPr>
        <w:pStyle w:val="B1"/>
      </w:pPr>
      <w:r>
        <w:lastRenderedPageBreak/>
        <w:t>-</w:t>
      </w:r>
      <w:r>
        <w:tab/>
        <w:t>MWAB-gNB triggers PDU sessions establishment for the BH link based on obtained configuration and uses related address(es) for N2/N3, OAM interactions.</w:t>
      </w:r>
    </w:p>
    <w:p w14:paraId="1DC5E6CD" w14:textId="77777777" w:rsidR="003C1490" w:rsidRDefault="003C1490" w:rsidP="003C1490">
      <w:pPr>
        <w:pStyle w:val="B1"/>
      </w:pPr>
      <w:r>
        <w:t>-</w:t>
      </w:r>
      <w:r>
        <w:tab/>
        <w:t>The address of the AMF for the MWAB-gNB to connect to can be configured by the OAM based on MWAB's location.</w:t>
      </w:r>
    </w:p>
    <w:p w14:paraId="4C33F920" w14:textId="77777777" w:rsidR="003C1490" w:rsidRDefault="003C1490" w:rsidP="003C1490">
      <w:pPr>
        <w:pStyle w:val="B1"/>
      </w:pPr>
      <w:r>
        <w:t>-</w:t>
      </w:r>
      <w:r>
        <w:tab/>
        <w:t xml:space="preserve">Support </w:t>
      </w:r>
      <w:proofErr w:type="gramStart"/>
      <w:r>
        <w:t>Multi-hop</w:t>
      </w:r>
      <w:proofErr w:type="gramEnd"/>
      <w:r>
        <w:t xml:space="preserve"> prevention feature as detailed above.</w:t>
      </w:r>
    </w:p>
    <w:p w14:paraId="00E91260" w14:textId="77777777" w:rsidR="003C1490" w:rsidRPr="00A56F98" w:rsidRDefault="003C1490" w:rsidP="003C1490">
      <w:pPr>
        <w:rPr>
          <w:b/>
          <w:bCs/>
        </w:rPr>
      </w:pPr>
      <w:r w:rsidRPr="00A56F98">
        <w:rPr>
          <w:b/>
          <w:bCs/>
        </w:rPr>
        <w:t>AMF:</w:t>
      </w:r>
    </w:p>
    <w:p w14:paraId="0872A6E0" w14:textId="77777777" w:rsidR="003C1490" w:rsidRDefault="003C1490" w:rsidP="003C1490">
      <w:pPr>
        <w:pStyle w:val="B1"/>
      </w:pPr>
      <w:r>
        <w:t>-</w:t>
      </w:r>
      <w:r>
        <w:tab/>
        <w:t xml:space="preserve">Support identification of an NG connection as related to a </w:t>
      </w:r>
      <w:proofErr w:type="gramStart"/>
      <w:r>
        <w:t>MWAB</w:t>
      </w:r>
      <w:proofErr w:type="gramEnd"/>
      <w:r>
        <w:t xml:space="preserve"> and the multi-hop prevention procedures as outlined above.</w:t>
      </w:r>
    </w:p>
    <w:p w14:paraId="3178831E" w14:textId="77777777" w:rsidR="003C1490" w:rsidRPr="00A56F98" w:rsidRDefault="003C1490" w:rsidP="003C1490">
      <w:pPr>
        <w:rPr>
          <w:b/>
          <w:bCs/>
        </w:rPr>
      </w:pPr>
      <w:r w:rsidRPr="00A56F98">
        <w:rPr>
          <w:b/>
          <w:bCs/>
        </w:rPr>
        <w:t>OAM:</w:t>
      </w:r>
    </w:p>
    <w:p w14:paraId="774AED86" w14:textId="77777777" w:rsidR="003C1490" w:rsidRDefault="003C1490" w:rsidP="003C1490">
      <w:pPr>
        <w:pStyle w:val="B1"/>
      </w:pPr>
      <w:r>
        <w:t>-</w:t>
      </w:r>
      <w:r>
        <w:tab/>
        <w:t>Configuration of MWAB with BH PDU sessions information and AMF address information (and other information related to MWAB-gNB operation.</w:t>
      </w:r>
    </w:p>
    <w:p w14:paraId="212036BD" w14:textId="77777777" w:rsidR="00456F55" w:rsidRDefault="00456F55"/>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Nokia" w:date="2024-03-26T17:05:00Z" w:initials="AC">
    <w:p w14:paraId="5E5EDCB4" w14:textId="77777777" w:rsidR="007C4182" w:rsidRDefault="007C4182" w:rsidP="007C4182">
      <w:pPr>
        <w:pStyle w:val="CommentText"/>
      </w:pPr>
      <w:r>
        <w:rPr>
          <w:rStyle w:val="CommentReference"/>
        </w:rPr>
        <w:annotationRef/>
      </w:r>
      <w:r>
        <w:t>The solution proposes how to</w:t>
      </w:r>
    </w:p>
  </w:comment>
  <w:comment w:id="73" w:author="Nokia" w:date="2024-03-26T17:13:00Z" w:initials="AC">
    <w:p w14:paraId="3D47901D" w14:textId="77777777" w:rsidR="007C4182" w:rsidRDefault="007C4182" w:rsidP="007C4182">
      <w:pPr>
        <w:pStyle w:val="CommentText"/>
      </w:pPr>
      <w:r>
        <w:rPr>
          <w:rStyle w:val="CommentReference"/>
        </w:rPr>
        <w:annotationRef/>
      </w:r>
      <w:r>
        <w:t>There is no need to support this case. The IP address of gNB is provided by the related BH PDU sessions.</w:t>
      </w:r>
    </w:p>
  </w:comment>
  <w:comment w:id="74" w:author="Nokia" w:date="2024-04-04T12:25:00Z" w:initials="AC">
    <w:p w14:paraId="1C998190" w14:textId="77777777" w:rsidR="00053997" w:rsidRDefault="00E2799C" w:rsidP="00053997">
      <w:pPr>
        <w:pStyle w:val="CommentText"/>
      </w:pPr>
      <w:r>
        <w:rPr>
          <w:rStyle w:val="CommentReference"/>
        </w:rPr>
        <w:annotationRef/>
      </w:r>
      <w:r w:rsidR="00053997">
        <w:rPr>
          <w:color w:val="1F497D"/>
        </w:rPr>
        <w:t>The OAM knows it is a MWAB-gNB and can omit any such config and  the MWAB-gNB can report the IP addresses it uses to OAM when they are known at run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5EDCB4" w15:done="0"/>
  <w15:commentEx w15:paraId="3D47901D" w15:done="0"/>
  <w15:commentEx w15:paraId="1C998190" w15:paraIdParent="3D479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C376B8" w16cex:dateUtc="2024-03-26T17:05:00Z"/>
  <w16cex:commentExtensible w16cex:durableId="52933C5C" w16cex:dateUtc="2024-03-26T17:13:00Z"/>
  <w16cex:commentExtensible w16cex:durableId="0AF3F459" w16cex:dateUtc="2024-04-04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5EDCB4" w16cid:durableId="36C376B8"/>
  <w16cid:commentId w16cid:paraId="3D47901D" w16cid:durableId="52933C5C"/>
  <w16cid:commentId w16cid:paraId="1C998190" w16cid:durableId="0AF3F4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53997"/>
    <w:rsid w:val="00074722"/>
    <w:rsid w:val="000819D8"/>
    <w:rsid w:val="000934A6"/>
    <w:rsid w:val="000A2C6C"/>
    <w:rsid w:val="000A4660"/>
    <w:rsid w:val="000D1B5B"/>
    <w:rsid w:val="001038E2"/>
    <w:rsid w:val="0010401F"/>
    <w:rsid w:val="00112FC3"/>
    <w:rsid w:val="00134FB9"/>
    <w:rsid w:val="00143DAE"/>
    <w:rsid w:val="00173FA3"/>
    <w:rsid w:val="00177855"/>
    <w:rsid w:val="00184B6F"/>
    <w:rsid w:val="001861E5"/>
    <w:rsid w:val="001A0CA7"/>
    <w:rsid w:val="001B1652"/>
    <w:rsid w:val="001B6EB3"/>
    <w:rsid w:val="001C3EC8"/>
    <w:rsid w:val="001D2BD4"/>
    <w:rsid w:val="001D4258"/>
    <w:rsid w:val="001D6911"/>
    <w:rsid w:val="001F7F68"/>
    <w:rsid w:val="00201947"/>
    <w:rsid w:val="0020395B"/>
    <w:rsid w:val="002046CB"/>
    <w:rsid w:val="00204DC9"/>
    <w:rsid w:val="002062C0"/>
    <w:rsid w:val="00215130"/>
    <w:rsid w:val="00230002"/>
    <w:rsid w:val="00241F20"/>
    <w:rsid w:val="00244C9A"/>
    <w:rsid w:val="00247216"/>
    <w:rsid w:val="00266700"/>
    <w:rsid w:val="002707CA"/>
    <w:rsid w:val="002A1857"/>
    <w:rsid w:val="002C7F38"/>
    <w:rsid w:val="002D299D"/>
    <w:rsid w:val="002D491C"/>
    <w:rsid w:val="0030628A"/>
    <w:rsid w:val="003149DF"/>
    <w:rsid w:val="00334094"/>
    <w:rsid w:val="0035122B"/>
    <w:rsid w:val="00353451"/>
    <w:rsid w:val="003612BE"/>
    <w:rsid w:val="00371032"/>
    <w:rsid w:val="00371B44"/>
    <w:rsid w:val="003739B7"/>
    <w:rsid w:val="003C122B"/>
    <w:rsid w:val="003C1490"/>
    <w:rsid w:val="003C5A97"/>
    <w:rsid w:val="003C7A04"/>
    <w:rsid w:val="003F52B2"/>
    <w:rsid w:val="00421D86"/>
    <w:rsid w:val="00434157"/>
    <w:rsid w:val="00440414"/>
    <w:rsid w:val="004558E9"/>
    <w:rsid w:val="00456F55"/>
    <w:rsid w:val="0045777E"/>
    <w:rsid w:val="004B3753"/>
    <w:rsid w:val="004C31D2"/>
    <w:rsid w:val="004D3B12"/>
    <w:rsid w:val="004D55C2"/>
    <w:rsid w:val="004F143A"/>
    <w:rsid w:val="00507888"/>
    <w:rsid w:val="00521131"/>
    <w:rsid w:val="00527C0B"/>
    <w:rsid w:val="00531913"/>
    <w:rsid w:val="00533268"/>
    <w:rsid w:val="005410F6"/>
    <w:rsid w:val="00547902"/>
    <w:rsid w:val="005729C4"/>
    <w:rsid w:val="0059227B"/>
    <w:rsid w:val="0059531C"/>
    <w:rsid w:val="005B0966"/>
    <w:rsid w:val="005B795D"/>
    <w:rsid w:val="005C518D"/>
    <w:rsid w:val="00610508"/>
    <w:rsid w:val="00613820"/>
    <w:rsid w:val="00624CE8"/>
    <w:rsid w:val="006404E8"/>
    <w:rsid w:val="00645C90"/>
    <w:rsid w:val="00652248"/>
    <w:rsid w:val="00657B80"/>
    <w:rsid w:val="00670A89"/>
    <w:rsid w:val="006718D4"/>
    <w:rsid w:val="006751AA"/>
    <w:rsid w:val="00675B3C"/>
    <w:rsid w:val="0069495C"/>
    <w:rsid w:val="006C5FAF"/>
    <w:rsid w:val="006D340A"/>
    <w:rsid w:val="006E79EC"/>
    <w:rsid w:val="00715A1D"/>
    <w:rsid w:val="0073758A"/>
    <w:rsid w:val="00760BB0"/>
    <w:rsid w:val="0076157A"/>
    <w:rsid w:val="00763D8A"/>
    <w:rsid w:val="00766AAF"/>
    <w:rsid w:val="007749FB"/>
    <w:rsid w:val="00777227"/>
    <w:rsid w:val="00784593"/>
    <w:rsid w:val="007A00EF"/>
    <w:rsid w:val="007B19EA"/>
    <w:rsid w:val="007C0A2D"/>
    <w:rsid w:val="007C27B0"/>
    <w:rsid w:val="007C3194"/>
    <w:rsid w:val="007C4182"/>
    <w:rsid w:val="007C6A2A"/>
    <w:rsid w:val="007E2AF4"/>
    <w:rsid w:val="007E616E"/>
    <w:rsid w:val="007F300B"/>
    <w:rsid w:val="008014C3"/>
    <w:rsid w:val="00807B88"/>
    <w:rsid w:val="0081379A"/>
    <w:rsid w:val="00825247"/>
    <w:rsid w:val="00850812"/>
    <w:rsid w:val="00851A45"/>
    <w:rsid w:val="00876B9A"/>
    <w:rsid w:val="00881C01"/>
    <w:rsid w:val="00886B81"/>
    <w:rsid w:val="00886CBD"/>
    <w:rsid w:val="00892C5E"/>
    <w:rsid w:val="008933BF"/>
    <w:rsid w:val="008A10C4"/>
    <w:rsid w:val="008A434B"/>
    <w:rsid w:val="008A45F5"/>
    <w:rsid w:val="008B0248"/>
    <w:rsid w:val="008D191D"/>
    <w:rsid w:val="008F5F33"/>
    <w:rsid w:val="0091046A"/>
    <w:rsid w:val="00926ABD"/>
    <w:rsid w:val="00947F4E"/>
    <w:rsid w:val="00966D47"/>
    <w:rsid w:val="00992312"/>
    <w:rsid w:val="009960BF"/>
    <w:rsid w:val="009B65DD"/>
    <w:rsid w:val="009C0DED"/>
    <w:rsid w:val="009E1524"/>
    <w:rsid w:val="009E1F8B"/>
    <w:rsid w:val="009E2ADA"/>
    <w:rsid w:val="009F30EF"/>
    <w:rsid w:val="00A13344"/>
    <w:rsid w:val="00A20ED6"/>
    <w:rsid w:val="00A25C61"/>
    <w:rsid w:val="00A37D7F"/>
    <w:rsid w:val="00A42C2A"/>
    <w:rsid w:val="00A46410"/>
    <w:rsid w:val="00A54829"/>
    <w:rsid w:val="00A57688"/>
    <w:rsid w:val="00A8085E"/>
    <w:rsid w:val="00A842E9"/>
    <w:rsid w:val="00A84A94"/>
    <w:rsid w:val="00AC0EF1"/>
    <w:rsid w:val="00AD1DAA"/>
    <w:rsid w:val="00AF1E23"/>
    <w:rsid w:val="00AF7F81"/>
    <w:rsid w:val="00B01AFF"/>
    <w:rsid w:val="00B05CC7"/>
    <w:rsid w:val="00B27E39"/>
    <w:rsid w:val="00B350D8"/>
    <w:rsid w:val="00B76763"/>
    <w:rsid w:val="00B7732B"/>
    <w:rsid w:val="00B879F0"/>
    <w:rsid w:val="00BB5897"/>
    <w:rsid w:val="00BC25AA"/>
    <w:rsid w:val="00C022E3"/>
    <w:rsid w:val="00C02BF5"/>
    <w:rsid w:val="00C22D17"/>
    <w:rsid w:val="00C24957"/>
    <w:rsid w:val="00C26BB2"/>
    <w:rsid w:val="00C4712D"/>
    <w:rsid w:val="00C555C9"/>
    <w:rsid w:val="00C94F55"/>
    <w:rsid w:val="00CA080A"/>
    <w:rsid w:val="00CA7D62"/>
    <w:rsid w:val="00CB07A8"/>
    <w:rsid w:val="00CD4A57"/>
    <w:rsid w:val="00CE3411"/>
    <w:rsid w:val="00CF39A5"/>
    <w:rsid w:val="00D146F1"/>
    <w:rsid w:val="00D16D8B"/>
    <w:rsid w:val="00D33604"/>
    <w:rsid w:val="00D37B08"/>
    <w:rsid w:val="00D437FF"/>
    <w:rsid w:val="00D5130C"/>
    <w:rsid w:val="00D62265"/>
    <w:rsid w:val="00D62BF4"/>
    <w:rsid w:val="00D74EAA"/>
    <w:rsid w:val="00D76F3A"/>
    <w:rsid w:val="00D8512E"/>
    <w:rsid w:val="00D91635"/>
    <w:rsid w:val="00D97FF0"/>
    <w:rsid w:val="00DA1E58"/>
    <w:rsid w:val="00DB6C7C"/>
    <w:rsid w:val="00DC1055"/>
    <w:rsid w:val="00DE4EF2"/>
    <w:rsid w:val="00DF2C0E"/>
    <w:rsid w:val="00E00A77"/>
    <w:rsid w:val="00E01584"/>
    <w:rsid w:val="00E040DC"/>
    <w:rsid w:val="00E04DB6"/>
    <w:rsid w:val="00E06FFB"/>
    <w:rsid w:val="00E2799C"/>
    <w:rsid w:val="00E30155"/>
    <w:rsid w:val="00E45395"/>
    <w:rsid w:val="00E719C7"/>
    <w:rsid w:val="00E91FE1"/>
    <w:rsid w:val="00E951BC"/>
    <w:rsid w:val="00EA5E95"/>
    <w:rsid w:val="00EB3C2A"/>
    <w:rsid w:val="00ED4954"/>
    <w:rsid w:val="00ED5A43"/>
    <w:rsid w:val="00EE074D"/>
    <w:rsid w:val="00EE0943"/>
    <w:rsid w:val="00EE33A2"/>
    <w:rsid w:val="00F63DC8"/>
    <w:rsid w:val="00F67A1C"/>
    <w:rsid w:val="00F82C5B"/>
    <w:rsid w:val="00F8555F"/>
    <w:rsid w:val="00FB21EE"/>
    <w:rsid w:val="00FB3E36"/>
    <w:rsid w:val="00FB5F56"/>
    <w:rsid w:val="00FE36BB"/>
    <w:rsid w:val="00FE6F70"/>
    <w:rsid w:val="00FF39B0"/>
    <w:rsid w:val="0A05A71E"/>
    <w:rsid w:val="1D0CE124"/>
    <w:rsid w:val="3D0CE2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3C1490"/>
    <w:rPr>
      <w:rFonts w:ascii="Times New Roman" w:hAnsi="Times New Roman"/>
      <w:lang w:val="en-GB" w:eastAsia="en-US"/>
    </w:rPr>
  </w:style>
  <w:style w:type="character" w:customStyle="1" w:styleId="TFChar">
    <w:name w:val="TF Char"/>
    <w:link w:val="TF"/>
    <w:qFormat/>
    <w:rsid w:val="003C1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oleObject" Target="embeddings/Microsoft_Visio_2003-2010_Drawing6.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image" Target="media/image9.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oleObject" Target="embeddings/Microsoft_Visio_2003-2010_Drawing4.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RBI5PAMIO524-1678806122-15965</_dlc_DocId>
    <_dlc_DocIdUrl xmlns="71c5aaf6-e6ce-465b-b873-5148d2a4c105">
      <Url>https://nokia.sharepoint.com/sites/gxp/_layouts/15/DocIdRedir.aspx?ID=RBI5PAMIO524-1678806122-15965</Url>
      <Description>RBI5PAMIO524-1678806122-15965</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9F6EC53-A188-4A55-A120-8A3F4F89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3.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 ds:uri="cb835acb-78cc-4c0f-9422-4e2764c5eed6"/>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6.xml><?xml version="1.0" encoding="utf-8"?>
<ds:datastoreItem xmlns:ds="http://schemas.openxmlformats.org/officeDocument/2006/customXml" ds:itemID="{AD3CB634-EA5B-402D-B62F-A5703EE186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2047</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40</cp:revision>
  <cp:lastPrinted>1900-01-01T08:00:00Z</cp:lastPrinted>
  <dcterms:created xsi:type="dcterms:W3CDTF">2024-02-07T12:19:00Z</dcterms:created>
  <dcterms:modified xsi:type="dcterms:W3CDTF">2024-04-05T07:20:00Z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9af234c4-5de9-4ca9-a5d4-65e701bbe563</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